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E8245" w14:textId="77777777" w:rsidR="000409E5" w:rsidRDefault="000409E5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14:paraId="759533DB" w14:textId="4C2594C4" w:rsidR="00674F79" w:rsidRDefault="00674F79" w:rsidP="00674F79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 w:rsidRPr="00674F79">
        <w:rPr>
          <w:rFonts w:ascii="Bookman Old Style" w:hAnsi="Bookman Old Style"/>
          <w:b/>
          <w:sz w:val="24"/>
          <w:szCs w:val="24"/>
        </w:rPr>
        <w:t>Key to Corrections</w:t>
      </w:r>
      <w:r w:rsidR="00977A36">
        <w:rPr>
          <w:rFonts w:ascii="Bookman Old Style" w:hAnsi="Bookman Old Style"/>
          <w:b/>
          <w:sz w:val="24"/>
          <w:szCs w:val="24"/>
        </w:rPr>
        <w:t xml:space="preserve">     SHS ENGLISH</w:t>
      </w:r>
    </w:p>
    <w:p w14:paraId="1DAB6FD4" w14:textId="77777777" w:rsidR="00674F79" w:rsidRDefault="00674F79" w:rsidP="00674F79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</w:p>
    <w:p w14:paraId="54EDCEF0" w14:textId="77777777" w:rsidR="00674F79" w:rsidRDefault="00674F79" w:rsidP="00674F79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</w:p>
    <w:p w14:paraId="4228AC7F" w14:textId="71C2475A" w:rsidR="00674F79" w:rsidRP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74F79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. C</w:t>
      </w:r>
    </w:p>
    <w:p w14:paraId="7E5D0E63" w14:textId="45382AC0" w:rsid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674F79">
        <w:rPr>
          <w:rFonts w:ascii="Bookman Old Style" w:hAnsi="Bookman Old Style"/>
          <w:sz w:val="24"/>
          <w:szCs w:val="24"/>
        </w:rPr>
        <w:t>2</w:t>
      </w:r>
      <w:r>
        <w:rPr>
          <w:rFonts w:ascii="Bookman Old Style" w:hAnsi="Bookman Old Style"/>
          <w:sz w:val="24"/>
          <w:szCs w:val="24"/>
        </w:rPr>
        <w:t>. D</w:t>
      </w:r>
    </w:p>
    <w:p w14:paraId="6015A991" w14:textId="16CCE6B0" w:rsid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3. D</w:t>
      </w:r>
    </w:p>
    <w:p w14:paraId="49CC85D6" w14:textId="4DBAA6BC" w:rsid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4. C</w:t>
      </w:r>
    </w:p>
    <w:p w14:paraId="5D3D3D23" w14:textId="0C9B4800" w:rsid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5. B</w:t>
      </w:r>
    </w:p>
    <w:p w14:paraId="0C3E979D" w14:textId="51A1B824" w:rsid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6.</w:t>
      </w:r>
      <w:r w:rsidR="000409E5">
        <w:rPr>
          <w:rFonts w:ascii="Bookman Old Style" w:hAnsi="Bookman Old Style"/>
          <w:sz w:val="24"/>
          <w:szCs w:val="24"/>
        </w:rPr>
        <w:t xml:space="preserve"> C</w:t>
      </w:r>
    </w:p>
    <w:p w14:paraId="12DDA2A9" w14:textId="6E487F56" w:rsid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7.</w:t>
      </w:r>
      <w:r w:rsidR="000409E5">
        <w:rPr>
          <w:rFonts w:ascii="Bookman Old Style" w:hAnsi="Bookman Old Style"/>
          <w:sz w:val="24"/>
          <w:szCs w:val="24"/>
        </w:rPr>
        <w:t xml:space="preserve"> B</w:t>
      </w:r>
    </w:p>
    <w:p w14:paraId="4F870C7B" w14:textId="121D87A5" w:rsid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8.</w:t>
      </w:r>
      <w:r w:rsidR="00A7276D">
        <w:rPr>
          <w:rFonts w:ascii="Bookman Old Style" w:hAnsi="Bookman Old Style"/>
          <w:sz w:val="24"/>
          <w:szCs w:val="24"/>
        </w:rPr>
        <w:t xml:space="preserve"> B</w:t>
      </w:r>
    </w:p>
    <w:p w14:paraId="42FD0770" w14:textId="43591995" w:rsid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9.</w:t>
      </w:r>
      <w:r w:rsidR="00A7276D">
        <w:rPr>
          <w:rFonts w:ascii="Bookman Old Style" w:hAnsi="Bookman Old Style"/>
          <w:sz w:val="24"/>
          <w:szCs w:val="24"/>
        </w:rPr>
        <w:t xml:space="preserve"> B</w:t>
      </w:r>
    </w:p>
    <w:p w14:paraId="1641268D" w14:textId="28897B5E" w:rsidR="00674F79" w:rsidRPr="00674F79" w:rsidRDefault="00674F79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10</w:t>
      </w:r>
      <w:r w:rsidR="00A7276D">
        <w:rPr>
          <w:rFonts w:ascii="Bookman Old Style" w:hAnsi="Bookman Old Style"/>
          <w:sz w:val="24"/>
          <w:szCs w:val="24"/>
        </w:rPr>
        <w:t>. B</w:t>
      </w:r>
    </w:p>
    <w:p w14:paraId="6EF5E66C" w14:textId="39376CB3" w:rsidR="00674F79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11. D</w:t>
      </w:r>
    </w:p>
    <w:p w14:paraId="519793EB" w14:textId="45B5F176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12. B</w:t>
      </w:r>
    </w:p>
    <w:p w14:paraId="5FAA61A1" w14:textId="5A8FD9ED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13. A</w:t>
      </w:r>
      <w:bookmarkStart w:id="0" w:name="_GoBack"/>
      <w:bookmarkEnd w:id="0"/>
    </w:p>
    <w:p w14:paraId="7DA0156B" w14:textId="5FF8E460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14. C</w:t>
      </w:r>
    </w:p>
    <w:p w14:paraId="56690111" w14:textId="7958A2B6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15. A</w:t>
      </w:r>
    </w:p>
    <w:p w14:paraId="120BB34A" w14:textId="5CD33EEE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16. </w:t>
      </w:r>
      <w:r w:rsidR="00E30FC0">
        <w:rPr>
          <w:rFonts w:ascii="Bookman Old Style" w:hAnsi="Bookman Old Style"/>
          <w:sz w:val="24"/>
          <w:szCs w:val="24"/>
        </w:rPr>
        <w:t>A</w:t>
      </w:r>
    </w:p>
    <w:p w14:paraId="1A742AC9" w14:textId="4BC071CD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17.</w:t>
      </w:r>
      <w:r w:rsidR="00E30FC0">
        <w:rPr>
          <w:rFonts w:ascii="Bookman Old Style" w:hAnsi="Bookman Old Style"/>
          <w:sz w:val="24"/>
          <w:szCs w:val="24"/>
        </w:rPr>
        <w:t xml:space="preserve"> B</w:t>
      </w:r>
    </w:p>
    <w:p w14:paraId="596BCFCF" w14:textId="5168CBD7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18.</w:t>
      </w:r>
      <w:r w:rsidR="00E30FC0">
        <w:rPr>
          <w:rFonts w:ascii="Bookman Old Style" w:hAnsi="Bookman Old Style"/>
          <w:sz w:val="24"/>
          <w:szCs w:val="24"/>
        </w:rPr>
        <w:t xml:space="preserve"> B</w:t>
      </w:r>
    </w:p>
    <w:p w14:paraId="6648209E" w14:textId="6C30A392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19.</w:t>
      </w:r>
      <w:r w:rsidR="00E30FC0">
        <w:rPr>
          <w:rFonts w:ascii="Bookman Old Style" w:hAnsi="Bookman Old Style"/>
          <w:sz w:val="24"/>
          <w:szCs w:val="24"/>
        </w:rPr>
        <w:t xml:space="preserve"> D</w:t>
      </w:r>
    </w:p>
    <w:p w14:paraId="57AA4A07" w14:textId="1A2AC5A8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20.</w:t>
      </w:r>
      <w:r w:rsidR="00E30FC0">
        <w:rPr>
          <w:rFonts w:ascii="Bookman Old Style" w:hAnsi="Bookman Old Style"/>
          <w:sz w:val="24"/>
          <w:szCs w:val="24"/>
        </w:rPr>
        <w:t xml:space="preserve"> A</w:t>
      </w:r>
    </w:p>
    <w:p w14:paraId="534D00EF" w14:textId="33F9D970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21.</w:t>
      </w:r>
      <w:r w:rsidR="00E30FC0">
        <w:rPr>
          <w:rFonts w:ascii="Bookman Old Style" w:hAnsi="Bookman Old Style"/>
          <w:sz w:val="24"/>
          <w:szCs w:val="24"/>
        </w:rPr>
        <w:t xml:space="preserve"> D</w:t>
      </w:r>
    </w:p>
    <w:p w14:paraId="1314EE17" w14:textId="067985E8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22.</w:t>
      </w:r>
      <w:r w:rsidR="00E30FC0">
        <w:rPr>
          <w:rFonts w:ascii="Bookman Old Style" w:hAnsi="Bookman Old Style"/>
          <w:sz w:val="24"/>
          <w:szCs w:val="24"/>
        </w:rPr>
        <w:t xml:space="preserve"> C</w:t>
      </w:r>
    </w:p>
    <w:p w14:paraId="15A422A9" w14:textId="11756C14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23.</w:t>
      </w:r>
      <w:r w:rsidR="00E30FC0">
        <w:rPr>
          <w:rFonts w:ascii="Bookman Old Style" w:hAnsi="Bookman Old Style"/>
          <w:sz w:val="24"/>
          <w:szCs w:val="24"/>
        </w:rPr>
        <w:t xml:space="preserve"> B</w:t>
      </w:r>
    </w:p>
    <w:p w14:paraId="61BEF1E0" w14:textId="403C296B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24.</w:t>
      </w:r>
      <w:r w:rsidR="00E30FC0">
        <w:rPr>
          <w:rFonts w:ascii="Bookman Old Style" w:hAnsi="Bookman Old Style"/>
          <w:sz w:val="24"/>
          <w:szCs w:val="24"/>
        </w:rPr>
        <w:t xml:space="preserve"> C</w:t>
      </w:r>
    </w:p>
    <w:p w14:paraId="4C38C2A1" w14:textId="2CB3B9CF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25.</w:t>
      </w:r>
      <w:r w:rsidR="00E30FC0">
        <w:rPr>
          <w:rFonts w:ascii="Bookman Old Style" w:hAnsi="Bookman Old Style"/>
          <w:sz w:val="24"/>
          <w:szCs w:val="24"/>
        </w:rPr>
        <w:t xml:space="preserve"> B</w:t>
      </w:r>
    </w:p>
    <w:p w14:paraId="4BD5336F" w14:textId="4D6A8E10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26.</w:t>
      </w:r>
      <w:r w:rsidR="00E30FC0">
        <w:rPr>
          <w:rFonts w:ascii="Bookman Old Style" w:hAnsi="Bookman Old Style"/>
          <w:sz w:val="24"/>
          <w:szCs w:val="24"/>
        </w:rPr>
        <w:t xml:space="preserve"> A</w:t>
      </w:r>
    </w:p>
    <w:p w14:paraId="746DEB61" w14:textId="1860FB27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27.</w:t>
      </w:r>
      <w:r w:rsidR="00E30FC0">
        <w:rPr>
          <w:rFonts w:ascii="Bookman Old Style" w:hAnsi="Bookman Old Style"/>
          <w:sz w:val="24"/>
          <w:szCs w:val="24"/>
        </w:rPr>
        <w:t xml:space="preserve"> D</w:t>
      </w:r>
    </w:p>
    <w:p w14:paraId="2D58104D" w14:textId="36CC7D06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28.</w:t>
      </w:r>
      <w:r w:rsidR="00E30FC0">
        <w:rPr>
          <w:rFonts w:ascii="Bookman Old Style" w:hAnsi="Bookman Old Style"/>
          <w:sz w:val="24"/>
          <w:szCs w:val="24"/>
        </w:rPr>
        <w:t xml:space="preserve"> C</w:t>
      </w:r>
    </w:p>
    <w:p w14:paraId="594261F3" w14:textId="3AEABBEC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29.</w:t>
      </w:r>
      <w:r w:rsidR="00E30FC0">
        <w:rPr>
          <w:rFonts w:ascii="Bookman Old Style" w:hAnsi="Bookman Old Style"/>
          <w:sz w:val="24"/>
          <w:szCs w:val="24"/>
        </w:rPr>
        <w:t xml:space="preserve"> C</w:t>
      </w:r>
    </w:p>
    <w:p w14:paraId="77082FA4" w14:textId="344CC82F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30.</w:t>
      </w:r>
      <w:r w:rsidR="00E30FC0">
        <w:rPr>
          <w:rFonts w:ascii="Bookman Old Style" w:hAnsi="Bookman Old Style"/>
          <w:sz w:val="24"/>
          <w:szCs w:val="24"/>
        </w:rPr>
        <w:t xml:space="preserve"> B</w:t>
      </w:r>
    </w:p>
    <w:p w14:paraId="5A840829" w14:textId="5A41A090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31.</w:t>
      </w:r>
      <w:r w:rsidR="00E30FC0">
        <w:rPr>
          <w:rFonts w:ascii="Bookman Old Style" w:hAnsi="Bookman Old Style"/>
          <w:sz w:val="24"/>
          <w:szCs w:val="24"/>
        </w:rPr>
        <w:t xml:space="preserve"> C</w:t>
      </w:r>
    </w:p>
    <w:p w14:paraId="50FCC816" w14:textId="4452C282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32.</w:t>
      </w:r>
      <w:r w:rsidR="00E30FC0">
        <w:rPr>
          <w:rFonts w:ascii="Bookman Old Style" w:hAnsi="Bookman Old Style"/>
          <w:sz w:val="24"/>
          <w:szCs w:val="24"/>
        </w:rPr>
        <w:t xml:space="preserve"> C</w:t>
      </w:r>
    </w:p>
    <w:p w14:paraId="7A346613" w14:textId="415B116C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33.</w:t>
      </w:r>
      <w:r w:rsidR="00E30FC0">
        <w:rPr>
          <w:rFonts w:ascii="Bookman Old Style" w:hAnsi="Bookman Old Style"/>
          <w:sz w:val="24"/>
          <w:szCs w:val="24"/>
        </w:rPr>
        <w:t xml:space="preserve"> D</w:t>
      </w:r>
    </w:p>
    <w:p w14:paraId="0DEFFCD2" w14:textId="7E55B033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34.</w:t>
      </w:r>
      <w:r w:rsidR="00E30FC0">
        <w:rPr>
          <w:rFonts w:ascii="Bookman Old Style" w:hAnsi="Bookman Old Style"/>
          <w:sz w:val="24"/>
          <w:szCs w:val="24"/>
        </w:rPr>
        <w:t xml:space="preserve"> D</w:t>
      </w:r>
    </w:p>
    <w:p w14:paraId="1637AF71" w14:textId="4817A628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35.</w:t>
      </w:r>
      <w:r w:rsidR="00E30FC0">
        <w:rPr>
          <w:rFonts w:ascii="Bookman Old Style" w:hAnsi="Bookman Old Style"/>
          <w:sz w:val="24"/>
          <w:szCs w:val="24"/>
        </w:rPr>
        <w:t xml:space="preserve"> C</w:t>
      </w:r>
    </w:p>
    <w:p w14:paraId="549B13D0" w14:textId="298160E6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36.</w:t>
      </w:r>
      <w:r w:rsidR="00E30FC0">
        <w:rPr>
          <w:rFonts w:ascii="Bookman Old Style" w:hAnsi="Bookman Old Style"/>
          <w:sz w:val="24"/>
          <w:szCs w:val="24"/>
        </w:rPr>
        <w:t xml:space="preserve"> A</w:t>
      </w:r>
    </w:p>
    <w:p w14:paraId="776D6E07" w14:textId="37E14E3D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37.</w:t>
      </w:r>
      <w:r w:rsidR="00E30FC0">
        <w:rPr>
          <w:rFonts w:ascii="Bookman Old Style" w:hAnsi="Bookman Old Style"/>
          <w:sz w:val="24"/>
          <w:szCs w:val="24"/>
        </w:rPr>
        <w:t xml:space="preserve"> B</w:t>
      </w:r>
    </w:p>
    <w:p w14:paraId="2444806D" w14:textId="1FBE6437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38.</w:t>
      </w:r>
      <w:r w:rsidR="00E30FC0">
        <w:rPr>
          <w:rFonts w:ascii="Bookman Old Style" w:hAnsi="Bookman Old Style"/>
          <w:sz w:val="24"/>
          <w:szCs w:val="24"/>
        </w:rPr>
        <w:t xml:space="preserve"> D</w:t>
      </w:r>
    </w:p>
    <w:p w14:paraId="512EF1CA" w14:textId="289C2AFA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39.</w:t>
      </w:r>
      <w:r w:rsidR="00E30FC0">
        <w:rPr>
          <w:rFonts w:ascii="Bookman Old Style" w:hAnsi="Bookman Old Style"/>
          <w:sz w:val="24"/>
          <w:szCs w:val="24"/>
        </w:rPr>
        <w:t xml:space="preserve"> D</w:t>
      </w:r>
    </w:p>
    <w:p w14:paraId="152FA3F6" w14:textId="738E015F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40.</w:t>
      </w:r>
      <w:r w:rsidR="00E30FC0">
        <w:rPr>
          <w:rFonts w:ascii="Bookman Old Style" w:hAnsi="Bookman Old Style"/>
          <w:sz w:val="24"/>
          <w:szCs w:val="24"/>
        </w:rPr>
        <w:t xml:space="preserve"> B</w:t>
      </w:r>
    </w:p>
    <w:p w14:paraId="2E372CF1" w14:textId="07BB2D4B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41.</w:t>
      </w:r>
      <w:r w:rsidR="00B7797B">
        <w:rPr>
          <w:rFonts w:ascii="Bookman Old Style" w:hAnsi="Bookman Old Style"/>
          <w:sz w:val="24"/>
          <w:szCs w:val="24"/>
        </w:rPr>
        <w:t xml:space="preserve"> C</w:t>
      </w:r>
    </w:p>
    <w:p w14:paraId="572AABC8" w14:textId="585ED0B6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42.</w:t>
      </w:r>
      <w:r w:rsidR="00B7797B">
        <w:rPr>
          <w:rFonts w:ascii="Bookman Old Style" w:hAnsi="Bookman Old Style"/>
          <w:sz w:val="24"/>
          <w:szCs w:val="24"/>
        </w:rPr>
        <w:t xml:space="preserve"> D</w:t>
      </w:r>
    </w:p>
    <w:p w14:paraId="100D99D8" w14:textId="7FF2B514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43.</w:t>
      </w:r>
      <w:r w:rsidR="00B7797B">
        <w:rPr>
          <w:rFonts w:ascii="Bookman Old Style" w:hAnsi="Bookman Old Style"/>
          <w:sz w:val="24"/>
          <w:szCs w:val="24"/>
        </w:rPr>
        <w:t xml:space="preserve"> B</w:t>
      </w:r>
    </w:p>
    <w:p w14:paraId="67BD8316" w14:textId="7D280DB9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44.</w:t>
      </w:r>
      <w:r w:rsidR="00B7797B">
        <w:rPr>
          <w:rFonts w:ascii="Bookman Old Style" w:hAnsi="Bookman Old Style"/>
          <w:sz w:val="24"/>
          <w:szCs w:val="24"/>
        </w:rPr>
        <w:t xml:space="preserve"> D</w:t>
      </w:r>
    </w:p>
    <w:p w14:paraId="2796BA08" w14:textId="0D211B34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45.</w:t>
      </w:r>
      <w:r w:rsidR="00B7797B">
        <w:rPr>
          <w:rFonts w:ascii="Bookman Old Style" w:hAnsi="Bookman Old Style"/>
          <w:sz w:val="24"/>
          <w:szCs w:val="24"/>
        </w:rPr>
        <w:t xml:space="preserve"> C</w:t>
      </w:r>
    </w:p>
    <w:p w14:paraId="4B6906AE" w14:textId="61647E5D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46.</w:t>
      </w:r>
      <w:r w:rsidR="00B7797B">
        <w:rPr>
          <w:rFonts w:ascii="Bookman Old Style" w:hAnsi="Bookman Old Style"/>
          <w:sz w:val="24"/>
          <w:szCs w:val="24"/>
        </w:rPr>
        <w:t xml:space="preserve"> B</w:t>
      </w:r>
    </w:p>
    <w:p w14:paraId="10356A09" w14:textId="1855224B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>47.</w:t>
      </w:r>
      <w:r w:rsidR="00B7797B">
        <w:rPr>
          <w:rFonts w:ascii="Bookman Old Style" w:hAnsi="Bookman Old Style"/>
          <w:sz w:val="24"/>
          <w:szCs w:val="24"/>
        </w:rPr>
        <w:t xml:space="preserve"> B</w:t>
      </w:r>
    </w:p>
    <w:p w14:paraId="7D6C107E" w14:textId="52C89440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48.</w:t>
      </w:r>
      <w:r w:rsidR="00B7797B">
        <w:rPr>
          <w:rFonts w:ascii="Bookman Old Style" w:hAnsi="Bookman Old Style"/>
          <w:sz w:val="24"/>
          <w:szCs w:val="24"/>
        </w:rPr>
        <w:t xml:space="preserve"> C</w:t>
      </w:r>
    </w:p>
    <w:p w14:paraId="4C4749FB" w14:textId="48615DA8" w:rsidR="00A7276D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49.</w:t>
      </w:r>
      <w:r w:rsidR="00B7797B">
        <w:rPr>
          <w:rFonts w:ascii="Bookman Old Style" w:hAnsi="Bookman Old Style"/>
          <w:sz w:val="24"/>
          <w:szCs w:val="24"/>
        </w:rPr>
        <w:t xml:space="preserve"> B</w:t>
      </w:r>
    </w:p>
    <w:p w14:paraId="15D5CF60" w14:textId="3539F87B" w:rsidR="00A7276D" w:rsidRPr="00674F79" w:rsidRDefault="00A7276D" w:rsidP="00674F79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50.</w:t>
      </w:r>
      <w:r w:rsidR="00B7797B">
        <w:rPr>
          <w:rFonts w:ascii="Bookman Old Style" w:hAnsi="Bookman Old Style"/>
          <w:sz w:val="24"/>
          <w:szCs w:val="24"/>
        </w:rPr>
        <w:t xml:space="preserve"> D</w:t>
      </w:r>
    </w:p>
    <w:sectPr w:rsidR="00A7276D" w:rsidRPr="00674F79" w:rsidSect="0089275D">
      <w:footerReference w:type="even" r:id="rId7"/>
      <w:footerReference w:type="default" r:id="rId8"/>
      <w:pgSz w:w="11907" w:h="16840" w:code="9"/>
      <w:pgMar w:top="1191" w:right="1440" w:bottom="1134" w:left="1729" w:header="431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110D7" w14:textId="77777777" w:rsidR="000A53B6" w:rsidRDefault="000A53B6" w:rsidP="00683681">
      <w:pPr>
        <w:spacing w:after="0" w:line="240" w:lineRule="auto"/>
      </w:pPr>
      <w:r>
        <w:separator/>
      </w:r>
    </w:p>
  </w:endnote>
  <w:endnote w:type="continuationSeparator" w:id="0">
    <w:p w14:paraId="493DC41A" w14:textId="77777777" w:rsidR="000A53B6" w:rsidRDefault="000A53B6" w:rsidP="0068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B3EAC" w14:textId="77777777" w:rsidR="005D2676" w:rsidRDefault="005D2676" w:rsidP="0062663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04489" w14:textId="77777777" w:rsidR="005D2676" w:rsidRDefault="005D2676" w:rsidP="001F6454">
    <w:pPr>
      <w:tabs>
        <w:tab w:val="center" w:pos="4680"/>
        <w:tab w:val="left" w:pos="9154"/>
        <w:tab w:val="right" w:pos="10065"/>
      </w:tabs>
      <w:spacing w:after="0" w:line="240" w:lineRule="auto"/>
      <w:ind w:left="-993" w:right="-1039"/>
      <w:rPr>
        <w:rFonts w:ascii="Segoe UI" w:hAnsi="Segoe UI" w:cs="Segoe UI"/>
        <w:color w:val="222A35" w:themeColor="text2" w:themeShade="80"/>
        <w:sz w:val="14"/>
        <w:szCs w:val="16"/>
      </w:rPr>
    </w:pPr>
    <w:r>
      <w:rPr>
        <w:rFonts w:ascii="Verdana" w:hAnsi="Verdana" w:cs="Segoe UI"/>
        <w:b/>
        <w:noProof/>
        <w:sz w:val="24"/>
        <w:lang w:val="en-US" w:eastAsia="en-US"/>
      </w:rPr>
      <w:drawing>
        <wp:anchor distT="0" distB="0" distL="114300" distR="114300" simplePos="0" relativeHeight="251664384" behindDoc="1" locked="0" layoutInCell="1" allowOverlap="1" wp14:anchorId="67C28789" wp14:editId="2CD674C7">
          <wp:simplePos x="0" y="0"/>
          <wp:positionH relativeFrom="column">
            <wp:posOffset>3999230</wp:posOffset>
          </wp:positionH>
          <wp:positionV relativeFrom="paragraph">
            <wp:posOffset>12065</wp:posOffset>
          </wp:positionV>
          <wp:extent cx="2286635" cy="771525"/>
          <wp:effectExtent l="0" t="0" r="0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ukidnon bulls Logo v2 jp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63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Segoe UI"/>
        <w:b/>
        <w:noProof/>
        <w:sz w:val="24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4AC03F" wp14:editId="60BE1570">
              <wp:simplePos x="0" y="0"/>
              <wp:positionH relativeFrom="column">
                <wp:posOffset>-939800</wp:posOffset>
              </wp:positionH>
              <wp:positionV relativeFrom="paragraph">
                <wp:posOffset>3175</wp:posOffset>
              </wp:positionV>
              <wp:extent cx="9582150" cy="0"/>
              <wp:effectExtent l="0" t="0" r="19050" b="1905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8215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68307C8A" id="Straight Connector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4pt,.25pt" to="680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" strokecolor="black [3200]" strokeweight="1.5pt">
              <v:stroke joinstyle="miter"/>
            </v:line>
          </w:pict>
        </mc:Fallback>
      </mc:AlternateContent>
    </w:r>
    <w:r>
      <w:rPr>
        <w:rFonts w:ascii="Verdana" w:hAnsi="Verdana" w:cs="Segoe UI"/>
        <w:b/>
        <w:noProof/>
        <w:sz w:val="24"/>
        <w:lang w:val="en-US" w:eastAsia="en-US"/>
      </w:rPr>
      <w:drawing>
        <wp:anchor distT="0" distB="0" distL="114300" distR="114300" simplePos="0" relativeHeight="251662336" behindDoc="1" locked="0" layoutInCell="1" allowOverlap="1" wp14:anchorId="774960BF" wp14:editId="55117147">
          <wp:simplePos x="0" y="0"/>
          <wp:positionH relativeFrom="column">
            <wp:posOffset>-398145</wp:posOffset>
          </wp:positionH>
          <wp:positionV relativeFrom="paragraph">
            <wp:posOffset>19522</wp:posOffset>
          </wp:positionV>
          <wp:extent cx="732944" cy="704088"/>
          <wp:effectExtent l="0" t="0" r="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div logo final 2_orang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944" cy="704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egoe UI" w:hAnsi="Segoe UI" w:cs="Segoe UI"/>
        <w:color w:val="222A35" w:themeColor="text2" w:themeShade="80"/>
        <w:sz w:val="14"/>
        <w:szCs w:val="16"/>
      </w:rPr>
      <w:t xml:space="preserve">                                                           </w:t>
    </w:r>
  </w:p>
  <w:p w14:paraId="6A01FCA8" w14:textId="77777777" w:rsidR="005D2676" w:rsidRPr="00724F73" w:rsidRDefault="005D2676" w:rsidP="001F6454">
    <w:pPr>
      <w:tabs>
        <w:tab w:val="center" w:pos="4680"/>
        <w:tab w:val="left" w:pos="9154"/>
        <w:tab w:val="right" w:pos="10065"/>
      </w:tabs>
      <w:spacing w:after="0" w:line="240" w:lineRule="auto"/>
      <w:ind w:left="-993" w:right="-1039"/>
      <w:rPr>
        <w:rFonts w:cs="Segoe UI"/>
        <w:color w:val="222A35" w:themeColor="text2" w:themeShade="80"/>
        <w:sz w:val="20"/>
        <w:szCs w:val="20"/>
      </w:rPr>
    </w:pPr>
    <w:r>
      <w:rPr>
        <w:rFonts w:ascii="Segoe UI" w:hAnsi="Segoe UI" w:cs="Segoe UI"/>
        <w:color w:val="222A35" w:themeColor="text2" w:themeShade="80"/>
        <w:sz w:val="14"/>
        <w:szCs w:val="16"/>
      </w:rPr>
      <w:t xml:space="preserve">                                            </w:t>
    </w:r>
    <w:r w:rsidRPr="00724F73">
      <w:rPr>
        <w:rFonts w:cs="Segoe UI"/>
        <w:color w:val="222A35" w:themeColor="text2" w:themeShade="80"/>
        <w:sz w:val="20"/>
        <w:szCs w:val="20"/>
      </w:rPr>
      <w:t>Address:</w:t>
    </w:r>
    <w:r>
      <w:rPr>
        <w:rFonts w:cs="Segoe UI"/>
        <w:color w:val="222A35" w:themeColor="text2" w:themeShade="80"/>
        <w:sz w:val="20"/>
        <w:szCs w:val="20"/>
      </w:rPr>
      <w:t xml:space="preserve"> Fortich St., Sumpong, Malaybalay City</w:t>
    </w:r>
  </w:p>
  <w:p w14:paraId="69469E68" w14:textId="77777777" w:rsidR="005D2676" w:rsidRDefault="005D2676" w:rsidP="00FE4043">
    <w:pPr>
      <w:tabs>
        <w:tab w:val="center" w:pos="4680"/>
      </w:tabs>
      <w:spacing w:after="0" w:line="240" w:lineRule="auto"/>
      <w:ind w:right="-1039"/>
      <w:rPr>
        <w:rFonts w:cs="Segoe UI"/>
        <w:color w:val="222A35" w:themeColor="text2" w:themeShade="80"/>
        <w:sz w:val="20"/>
        <w:szCs w:val="20"/>
      </w:rPr>
    </w:pPr>
    <w:r>
      <w:rPr>
        <w:rFonts w:cs="Segoe UI"/>
        <w:noProof/>
        <w:color w:val="222A35" w:themeColor="text2" w:themeShade="80"/>
        <w:sz w:val="20"/>
        <w:szCs w:val="20"/>
        <w:lang w:val="en-US" w:eastAsia="en-US"/>
      </w:rPr>
      <w:drawing>
        <wp:anchor distT="0" distB="0" distL="114300" distR="114300" simplePos="0" relativeHeight="251658240" behindDoc="0" locked="0" layoutInCell="1" allowOverlap="1" wp14:anchorId="19338E3B" wp14:editId="69E43450">
          <wp:simplePos x="0" y="0"/>
          <wp:positionH relativeFrom="column">
            <wp:posOffset>4217670</wp:posOffset>
          </wp:positionH>
          <wp:positionV relativeFrom="paragraph">
            <wp:posOffset>9932670</wp:posOffset>
          </wp:positionV>
          <wp:extent cx="368300" cy="368300"/>
          <wp:effectExtent l="0" t="0" r="0" b="0"/>
          <wp:wrapNone/>
          <wp:docPr id="6" name="Picture 6" descr="diamond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iamond logo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368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Segoe UI"/>
        <w:noProof/>
        <w:color w:val="222A35" w:themeColor="text2" w:themeShade="80"/>
        <w:sz w:val="20"/>
        <w:szCs w:val="20"/>
        <w:lang w:val="en-US" w:eastAsia="en-US"/>
      </w:rPr>
      <w:drawing>
        <wp:anchor distT="0" distB="0" distL="114300" distR="114300" simplePos="0" relativeHeight="251654144" behindDoc="0" locked="0" layoutInCell="1" allowOverlap="1" wp14:anchorId="72B7DAD1" wp14:editId="12528A80">
          <wp:simplePos x="0" y="0"/>
          <wp:positionH relativeFrom="column">
            <wp:posOffset>4876800</wp:posOffset>
          </wp:positionH>
          <wp:positionV relativeFrom="paragraph">
            <wp:posOffset>9827260</wp:posOffset>
          </wp:positionV>
          <wp:extent cx="368300" cy="368300"/>
          <wp:effectExtent l="0" t="0" r="0" b="0"/>
          <wp:wrapNone/>
          <wp:docPr id="3" name="Picture 3" descr="diamond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iamond logo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368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24F73">
      <w:rPr>
        <w:rFonts w:cs="Segoe UI"/>
        <w:color w:val="222A35" w:themeColor="text2" w:themeShade="80"/>
        <w:sz w:val="20"/>
        <w:szCs w:val="20"/>
      </w:rPr>
      <w:t xml:space="preserve">               Telephone No:</w:t>
    </w:r>
    <w:r>
      <w:rPr>
        <w:rFonts w:cs="Segoe UI"/>
        <w:color w:val="222A35" w:themeColor="text2" w:themeShade="80"/>
        <w:sz w:val="20"/>
        <w:szCs w:val="20"/>
      </w:rPr>
      <w:t xml:space="preserve"> (088) 813-3634</w:t>
    </w:r>
  </w:p>
  <w:p w14:paraId="5537F2C4" w14:textId="77777777" w:rsidR="005D2676" w:rsidRPr="00724F73" w:rsidRDefault="005D2676" w:rsidP="00FE4043">
    <w:pPr>
      <w:tabs>
        <w:tab w:val="center" w:pos="4680"/>
      </w:tabs>
      <w:spacing w:after="0" w:line="240" w:lineRule="auto"/>
      <w:ind w:right="-1039"/>
      <w:rPr>
        <w:rFonts w:cs="Segoe UI"/>
        <w:color w:val="222A35" w:themeColor="text2" w:themeShade="80"/>
        <w:sz w:val="20"/>
        <w:szCs w:val="20"/>
      </w:rPr>
    </w:pPr>
    <w:r>
      <w:rPr>
        <w:rFonts w:cs="Segoe UI"/>
        <w:color w:val="222A35" w:themeColor="text2" w:themeShade="80"/>
        <w:sz w:val="20"/>
        <w:szCs w:val="20"/>
      </w:rPr>
      <w:t xml:space="preserve">            </w:t>
    </w:r>
    <w:r>
      <w:rPr>
        <w:rFonts w:cs="Segoe UI"/>
        <w:noProof/>
        <w:color w:val="222A35" w:themeColor="text2" w:themeShade="80"/>
        <w:sz w:val="20"/>
        <w:szCs w:val="20"/>
        <w:lang w:val="en-US" w:eastAsia="en-US"/>
      </w:rPr>
      <w:drawing>
        <wp:anchor distT="0" distB="0" distL="114300" distR="114300" simplePos="0" relativeHeight="251656192" behindDoc="0" locked="0" layoutInCell="1" allowOverlap="1" wp14:anchorId="03980CAC" wp14:editId="7B2AD07D">
          <wp:simplePos x="0" y="0"/>
          <wp:positionH relativeFrom="column">
            <wp:posOffset>4217670</wp:posOffset>
          </wp:positionH>
          <wp:positionV relativeFrom="paragraph">
            <wp:posOffset>9932670</wp:posOffset>
          </wp:positionV>
          <wp:extent cx="368300" cy="368300"/>
          <wp:effectExtent l="0" t="0" r="0" b="0"/>
          <wp:wrapNone/>
          <wp:docPr id="5" name="Picture 5" descr="diamond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iamond logo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368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Segoe UI"/>
        <w:noProof/>
        <w:color w:val="222A35" w:themeColor="text2" w:themeShade="80"/>
        <w:sz w:val="20"/>
        <w:szCs w:val="20"/>
        <w:lang w:val="en-US" w:eastAsia="en-US"/>
      </w:rPr>
      <w:drawing>
        <wp:anchor distT="0" distB="0" distL="114300" distR="114300" simplePos="0" relativeHeight="251652096" behindDoc="0" locked="0" layoutInCell="1" allowOverlap="1" wp14:anchorId="348D397B" wp14:editId="28E2F715">
          <wp:simplePos x="0" y="0"/>
          <wp:positionH relativeFrom="column">
            <wp:posOffset>4876800</wp:posOffset>
          </wp:positionH>
          <wp:positionV relativeFrom="paragraph">
            <wp:posOffset>9827260</wp:posOffset>
          </wp:positionV>
          <wp:extent cx="368300" cy="368300"/>
          <wp:effectExtent l="0" t="0" r="0" b="0"/>
          <wp:wrapNone/>
          <wp:docPr id="1" name="Picture 1" descr="diamond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iamond logo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368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Segoe UI"/>
        <w:color w:val="222A35" w:themeColor="text2" w:themeShade="80"/>
        <w:sz w:val="20"/>
        <w:szCs w:val="20"/>
      </w:rPr>
      <w:t xml:space="preserve">   Email Address: bukidnon@deped.gov.ph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0F97D" w14:textId="77777777" w:rsidR="000A53B6" w:rsidRDefault="000A53B6" w:rsidP="00683681">
      <w:pPr>
        <w:spacing w:after="0" w:line="240" w:lineRule="auto"/>
      </w:pPr>
      <w:r>
        <w:separator/>
      </w:r>
    </w:p>
  </w:footnote>
  <w:footnote w:type="continuationSeparator" w:id="0">
    <w:p w14:paraId="0FDC9E11" w14:textId="77777777" w:rsidR="000A53B6" w:rsidRDefault="000A53B6" w:rsidP="00683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0CA4"/>
    <w:multiLevelType w:val="hybridMultilevel"/>
    <w:tmpl w:val="CB5C4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04EC9"/>
    <w:multiLevelType w:val="hybridMultilevel"/>
    <w:tmpl w:val="9398A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40840"/>
    <w:multiLevelType w:val="hybridMultilevel"/>
    <w:tmpl w:val="16E8303A"/>
    <w:lvl w:ilvl="0" w:tplc="225A4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AA613B"/>
    <w:multiLevelType w:val="hybridMultilevel"/>
    <w:tmpl w:val="B036A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A4CBF"/>
    <w:multiLevelType w:val="hybridMultilevel"/>
    <w:tmpl w:val="091A763A"/>
    <w:lvl w:ilvl="0" w:tplc="EB8E4E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99274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48E1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E446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FACD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5C71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78D0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CAEE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78B5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085D7A02"/>
    <w:multiLevelType w:val="hybridMultilevel"/>
    <w:tmpl w:val="AB4AA9EC"/>
    <w:lvl w:ilvl="0" w:tplc="BA608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CB717B"/>
    <w:multiLevelType w:val="hybridMultilevel"/>
    <w:tmpl w:val="BB147E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9331939"/>
    <w:multiLevelType w:val="hybridMultilevel"/>
    <w:tmpl w:val="63DC714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9836C6"/>
    <w:multiLevelType w:val="hybridMultilevel"/>
    <w:tmpl w:val="183E7DC8"/>
    <w:lvl w:ilvl="0" w:tplc="D326CE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2821A0"/>
    <w:multiLevelType w:val="hybridMultilevel"/>
    <w:tmpl w:val="FD929142"/>
    <w:lvl w:ilvl="0" w:tplc="34090019">
      <w:start w:val="1"/>
      <w:numFmt w:val="lowerLetter"/>
      <w:lvlText w:val="%1."/>
      <w:lvlJc w:val="left"/>
      <w:pPr>
        <w:ind w:left="1440" w:hanging="360"/>
      </w:p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BF85A13"/>
    <w:multiLevelType w:val="hybridMultilevel"/>
    <w:tmpl w:val="B614CE8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05BE8"/>
    <w:multiLevelType w:val="hybridMultilevel"/>
    <w:tmpl w:val="AB4AA9EC"/>
    <w:lvl w:ilvl="0" w:tplc="BA608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D27444"/>
    <w:multiLevelType w:val="hybridMultilevel"/>
    <w:tmpl w:val="E5BCF2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4066B"/>
    <w:multiLevelType w:val="hybridMultilevel"/>
    <w:tmpl w:val="D6308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23E2C"/>
    <w:multiLevelType w:val="hybridMultilevel"/>
    <w:tmpl w:val="E78699CE"/>
    <w:lvl w:ilvl="0" w:tplc="65AC0DCE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82" w:hanging="360"/>
      </w:pPr>
    </w:lvl>
    <w:lvl w:ilvl="2" w:tplc="3409001B" w:tentative="1">
      <w:start w:val="1"/>
      <w:numFmt w:val="lowerRoman"/>
      <w:lvlText w:val="%3."/>
      <w:lvlJc w:val="right"/>
      <w:pPr>
        <w:ind w:left="2302" w:hanging="180"/>
      </w:pPr>
    </w:lvl>
    <w:lvl w:ilvl="3" w:tplc="3409000F" w:tentative="1">
      <w:start w:val="1"/>
      <w:numFmt w:val="decimal"/>
      <w:lvlText w:val="%4."/>
      <w:lvlJc w:val="left"/>
      <w:pPr>
        <w:ind w:left="3022" w:hanging="360"/>
      </w:pPr>
    </w:lvl>
    <w:lvl w:ilvl="4" w:tplc="34090019" w:tentative="1">
      <w:start w:val="1"/>
      <w:numFmt w:val="lowerLetter"/>
      <w:lvlText w:val="%5."/>
      <w:lvlJc w:val="left"/>
      <w:pPr>
        <w:ind w:left="3742" w:hanging="360"/>
      </w:pPr>
    </w:lvl>
    <w:lvl w:ilvl="5" w:tplc="3409001B" w:tentative="1">
      <w:start w:val="1"/>
      <w:numFmt w:val="lowerRoman"/>
      <w:lvlText w:val="%6."/>
      <w:lvlJc w:val="right"/>
      <w:pPr>
        <w:ind w:left="4462" w:hanging="180"/>
      </w:pPr>
    </w:lvl>
    <w:lvl w:ilvl="6" w:tplc="3409000F" w:tentative="1">
      <w:start w:val="1"/>
      <w:numFmt w:val="decimal"/>
      <w:lvlText w:val="%7."/>
      <w:lvlJc w:val="left"/>
      <w:pPr>
        <w:ind w:left="5182" w:hanging="360"/>
      </w:pPr>
    </w:lvl>
    <w:lvl w:ilvl="7" w:tplc="34090019" w:tentative="1">
      <w:start w:val="1"/>
      <w:numFmt w:val="lowerLetter"/>
      <w:lvlText w:val="%8."/>
      <w:lvlJc w:val="left"/>
      <w:pPr>
        <w:ind w:left="5902" w:hanging="360"/>
      </w:pPr>
    </w:lvl>
    <w:lvl w:ilvl="8" w:tplc="3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0AB1ECE"/>
    <w:multiLevelType w:val="hybridMultilevel"/>
    <w:tmpl w:val="6686800A"/>
    <w:lvl w:ilvl="0" w:tplc="D97286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1220178"/>
    <w:multiLevelType w:val="hybridMultilevel"/>
    <w:tmpl w:val="E880FF3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896B96"/>
    <w:multiLevelType w:val="hybridMultilevel"/>
    <w:tmpl w:val="EBEC6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990025"/>
    <w:multiLevelType w:val="hybridMultilevel"/>
    <w:tmpl w:val="97F0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6500"/>
    <w:multiLevelType w:val="hybridMultilevel"/>
    <w:tmpl w:val="EB0CED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AEB5BAE"/>
    <w:multiLevelType w:val="hybridMultilevel"/>
    <w:tmpl w:val="DCB6EA1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B414640"/>
    <w:multiLevelType w:val="hybridMultilevel"/>
    <w:tmpl w:val="B1EC4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8D38B7"/>
    <w:multiLevelType w:val="hybridMultilevel"/>
    <w:tmpl w:val="F2FE8BC0"/>
    <w:lvl w:ilvl="0" w:tplc="B3BA7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BA6D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1E8B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468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DA5D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3811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C2D3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0AAD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FA0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C423ADE"/>
    <w:multiLevelType w:val="hybridMultilevel"/>
    <w:tmpl w:val="F2543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482F71"/>
    <w:multiLevelType w:val="hybridMultilevel"/>
    <w:tmpl w:val="738C6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5E6BB7"/>
    <w:multiLevelType w:val="hybridMultilevel"/>
    <w:tmpl w:val="5210C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E77A09"/>
    <w:multiLevelType w:val="hybridMultilevel"/>
    <w:tmpl w:val="0A7C9C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1D8C2E58"/>
    <w:multiLevelType w:val="hybridMultilevel"/>
    <w:tmpl w:val="BC580784"/>
    <w:lvl w:ilvl="0" w:tplc="3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DA03AC6"/>
    <w:multiLevelType w:val="hybridMultilevel"/>
    <w:tmpl w:val="27FC4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BD02EB"/>
    <w:multiLevelType w:val="hybridMultilevel"/>
    <w:tmpl w:val="5F6A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FF01B6"/>
    <w:multiLevelType w:val="hybridMultilevel"/>
    <w:tmpl w:val="AB4AA9EC"/>
    <w:lvl w:ilvl="0" w:tplc="BA608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E4E3B66"/>
    <w:multiLevelType w:val="hybridMultilevel"/>
    <w:tmpl w:val="2206ADD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EBB182C"/>
    <w:multiLevelType w:val="hybridMultilevel"/>
    <w:tmpl w:val="1EE0D194"/>
    <w:lvl w:ilvl="0" w:tplc="B0C87F1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A226A3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8E6580C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BDE44A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CE4828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43A58C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6D6BE1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D547CF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3BC8C7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21266E1F"/>
    <w:multiLevelType w:val="hybridMultilevel"/>
    <w:tmpl w:val="1506DD0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4C22F8"/>
    <w:multiLevelType w:val="hybridMultilevel"/>
    <w:tmpl w:val="8C0AB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1D467DA"/>
    <w:multiLevelType w:val="hybridMultilevel"/>
    <w:tmpl w:val="44889E40"/>
    <w:lvl w:ilvl="0" w:tplc="9800E77A">
      <w:start w:val="1"/>
      <w:numFmt w:val="decimal"/>
      <w:lvlText w:val="%1."/>
      <w:lvlJc w:val="left"/>
      <w:pPr>
        <w:ind w:left="1080" w:hanging="360"/>
      </w:pPr>
      <w:rPr>
        <w:rFonts w:ascii="Bookman Old Style" w:eastAsiaTheme="minorEastAsia" w:hAnsi="Bookman Old Style" w:cs="Times New Roman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26532A2"/>
    <w:multiLevelType w:val="hybridMultilevel"/>
    <w:tmpl w:val="51EA0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B0009C"/>
    <w:multiLevelType w:val="hybridMultilevel"/>
    <w:tmpl w:val="F93E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C937FE"/>
    <w:multiLevelType w:val="hybridMultilevel"/>
    <w:tmpl w:val="7FA8B072"/>
    <w:lvl w:ilvl="0" w:tplc="3409000F">
      <w:start w:val="1"/>
      <w:numFmt w:val="decimal"/>
      <w:lvlText w:val="%1."/>
      <w:lvlJc w:val="left"/>
      <w:pPr>
        <w:ind w:left="360" w:hanging="360"/>
      </w:p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35F371F"/>
    <w:multiLevelType w:val="hybridMultilevel"/>
    <w:tmpl w:val="DA268C2E"/>
    <w:lvl w:ilvl="0" w:tplc="3716C2C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B168C6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968102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9FA85E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814805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92EE386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40668E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80CB17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D38476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 w15:restartNumberingAfterBreak="0">
    <w:nsid w:val="23F8099F"/>
    <w:multiLevelType w:val="hybridMultilevel"/>
    <w:tmpl w:val="A7E487B2"/>
    <w:lvl w:ilvl="0" w:tplc="FDB23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41313B5"/>
    <w:multiLevelType w:val="hybridMultilevel"/>
    <w:tmpl w:val="CB925592"/>
    <w:lvl w:ilvl="0" w:tplc="07D271B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 w15:restartNumberingAfterBreak="0">
    <w:nsid w:val="24C95B26"/>
    <w:multiLevelType w:val="hybridMultilevel"/>
    <w:tmpl w:val="F31870EA"/>
    <w:lvl w:ilvl="0" w:tplc="3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6F1B18"/>
    <w:multiLevelType w:val="hybridMultilevel"/>
    <w:tmpl w:val="300A7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6775950"/>
    <w:multiLevelType w:val="hybridMultilevel"/>
    <w:tmpl w:val="C35E91EC"/>
    <w:lvl w:ilvl="0" w:tplc="C444F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FCE4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C99D6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667891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DEFB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461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BE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43D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F00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70118DC"/>
    <w:multiLevelType w:val="hybridMultilevel"/>
    <w:tmpl w:val="E0607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AE062A"/>
    <w:multiLevelType w:val="hybridMultilevel"/>
    <w:tmpl w:val="84EA8380"/>
    <w:lvl w:ilvl="0" w:tplc="59489CD2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E049FC"/>
    <w:multiLevelType w:val="hybridMultilevel"/>
    <w:tmpl w:val="EAE28ADC"/>
    <w:lvl w:ilvl="0" w:tplc="8FC4CA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8E93790"/>
    <w:multiLevelType w:val="hybridMultilevel"/>
    <w:tmpl w:val="303A9016"/>
    <w:lvl w:ilvl="0" w:tplc="80CC7C7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85" w:hanging="360"/>
      </w:pPr>
    </w:lvl>
    <w:lvl w:ilvl="2" w:tplc="3409001B" w:tentative="1">
      <w:start w:val="1"/>
      <w:numFmt w:val="lowerRoman"/>
      <w:lvlText w:val="%3."/>
      <w:lvlJc w:val="right"/>
      <w:pPr>
        <w:ind w:left="2205" w:hanging="180"/>
      </w:pPr>
    </w:lvl>
    <w:lvl w:ilvl="3" w:tplc="3409000F" w:tentative="1">
      <w:start w:val="1"/>
      <w:numFmt w:val="decimal"/>
      <w:lvlText w:val="%4."/>
      <w:lvlJc w:val="left"/>
      <w:pPr>
        <w:ind w:left="2925" w:hanging="360"/>
      </w:pPr>
    </w:lvl>
    <w:lvl w:ilvl="4" w:tplc="34090019" w:tentative="1">
      <w:start w:val="1"/>
      <w:numFmt w:val="lowerLetter"/>
      <w:lvlText w:val="%5."/>
      <w:lvlJc w:val="left"/>
      <w:pPr>
        <w:ind w:left="3645" w:hanging="360"/>
      </w:pPr>
    </w:lvl>
    <w:lvl w:ilvl="5" w:tplc="3409001B" w:tentative="1">
      <w:start w:val="1"/>
      <w:numFmt w:val="lowerRoman"/>
      <w:lvlText w:val="%6."/>
      <w:lvlJc w:val="right"/>
      <w:pPr>
        <w:ind w:left="4365" w:hanging="180"/>
      </w:pPr>
    </w:lvl>
    <w:lvl w:ilvl="6" w:tplc="3409000F" w:tentative="1">
      <w:start w:val="1"/>
      <w:numFmt w:val="decimal"/>
      <w:lvlText w:val="%7."/>
      <w:lvlJc w:val="left"/>
      <w:pPr>
        <w:ind w:left="5085" w:hanging="360"/>
      </w:pPr>
    </w:lvl>
    <w:lvl w:ilvl="7" w:tplc="34090019" w:tentative="1">
      <w:start w:val="1"/>
      <w:numFmt w:val="lowerLetter"/>
      <w:lvlText w:val="%8."/>
      <w:lvlJc w:val="left"/>
      <w:pPr>
        <w:ind w:left="5805" w:hanging="360"/>
      </w:pPr>
    </w:lvl>
    <w:lvl w:ilvl="8" w:tplc="3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9" w15:restartNumberingAfterBreak="0">
    <w:nsid w:val="2A4B44E4"/>
    <w:multiLevelType w:val="hybridMultilevel"/>
    <w:tmpl w:val="8C74AA58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05716F"/>
    <w:multiLevelType w:val="hybridMultilevel"/>
    <w:tmpl w:val="E0A46F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2C254783"/>
    <w:multiLevelType w:val="hybridMultilevel"/>
    <w:tmpl w:val="48AA2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3C3D21"/>
    <w:multiLevelType w:val="hybridMultilevel"/>
    <w:tmpl w:val="CC069B82"/>
    <w:lvl w:ilvl="0" w:tplc="52981F3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D263686"/>
    <w:multiLevelType w:val="hybridMultilevel"/>
    <w:tmpl w:val="3B28E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262659"/>
    <w:multiLevelType w:val="hybridMultilevel"/>
    <w:tmpl w:val="0CF0D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E764E9"/>
    <w:multiLevelType w:val="hybridMultilevel"/>
    <w:tmpl w:val="4B020F94"/>
    <w:lvl w:ilvl="0" w:tplc="34090015">
      <w:start w:val="1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07" w:hanging="360"/>
      </w:pPr>
    </w:lvl>
    <w:lvl w:ilvl="2" w:tplc="3409001B" w:tentative="1">
      <w:start w:val="1"/>
      <w:numFmt w:val="lowerRoman"/>
      <w:lvlText w:val="%3."/>
      <w:lvlJc w:val="right"/>
      <w:pPr>
        <w:ind w:left="3927" w:hanging="180"/>
      </w:pPr>
    </w:lvl>
    <w:lvl w:ilvl="3" w:tplc="3409000F" w:tentative="1">
      <w:start w:val="1"/>
      <w:numFmt w:val="decimal"/>
      <w:lvlText w:val="%4."/>
      <w:lvlJc w:val="left"/>
      <w:pPr>
        <w:ind w:left="4647" w:hanging="360"/>
      </w:pPr>
    </w:lvl>
    <w:lvl w:ilvl="4" w:tplc="34090019" w:tentative="1">
      <w:start w:val="1"/>
      <w:numFmt w:val="lowerLetter"/>
      <w:lvlText w:val="%5."/>
      <w:lvlJc w:val="left"/>
      <w:pPr>
        <w:ind w:left="5367" w:hanging="360"/>
      </w:pPr>
    </w:lvl>
    <w:lvl w:ilvl="5" w:tplc="3409001B" w:tentative="1">
      <w:start w:val="1"/>
      <w:numFmt w:val="lowerRoman"/>
      <w:lvlText w:val="%6."/>
      <w:lvlJc w:val="right"/>
      <w:pPr>
        <w:ind w:left="6087" w:hanging="180"/>
      </w:pPr>
    </w:lvl>
    <w:lvl w:ilvl="6" w:tplc="3409000F" w:tentative="1">
      <w:start w:val="1"/>
      <w:numFmt w:val="decimal"/>
      <w:lvlText w:val="%7."/>
      <w:lvlJc w:val="left"/>
      <w:pPr>
        <w:ind w:left="6807" w:hanging="360"/>
      </w:pPr>
    </w:lvl>
    <w:lvl w:ilvl="7" w:tplc="34090019" w:tentative="1">
      <w:start w:val="1"/>
      <w:numFmt w:val="lowerLetter"/>
      <w:lvlText w:val="%8."/>
      <w:lvlJc w:val="left"/>
      <w:pPr>
        <w:ind w:left="7527" w:hanging="360"/>
      </w:pPr>
    </w:lvl>
    <w:lvl w:ilvl="8" w:tplc="3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6" w15:restartNumberingAfterBreak="0">
    <w:nsid w:val="2FF5069A"/>
    <w:multiLevelType w:val="hybridMultilevel"/>
    <w:tmpl w:val="EB188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01E382D"/>
    <w:multiLevelType w:val="hybridMultilevel"/>
    <w:tmpl w:val="0ACEEC60"/>
    <w:lvl w:ilvl="0" w:tplc="22E618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1E739D2"/>
    <w:multiLevelType w:val="hybridMultilevel"/>
    <w:tmpl w:val="6B3AF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22B5DF1"/>
    <w:multiLevelType w:val="hybridMultilevel"/>
    <w:tmpl w:val="60668532"/>
    <w:lvl w:ilvl="0" w:tplc="07D271BC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3150" w:hanging="360"/>
      </w:pPr>
    </w:lvl>
    <w:lvl w:ilvl="2" w:tplc="3409001B" w:tentative="1">
      <w:start w:val="1"/>
      <w:numFmt w:val="lowerRoman"/>
      <w:lvlText w:val="%3."/>
      <w:lvlJc w:val="right"/>
      <w:pPr>
        <w:ind w:left="3870" w:hanging="180"/>
      </w:pPr>
    </w:lvl>
    <w:lvl w:ilvl="3" w:tplc="3409000F" w:tentative="1">
      <w:start w:val="1"/>
      <w:numFmt w:val="decimal"/>
      <w:lvlText w:val="%4."/>
      <w:lvlJc w:val="left"/>
      <w:pPr>
        <w:ind w:left="4590" w:hanging="360"/>
      </w:pPr>
    </w:lvl>
    <w:lvl w:ilvl="4" w:tplc="34090019" w:tentative="1">
      <w:start w:val="1"/>
      <w:numFmt w:val="lowerLetter"/>
      <w:lvlText w:val="%5."/>
      <w:lvlJc w:val="left"/>
      <w:pPr>
        <w:ind w:left="5310" w:hanging="360"/>
      </w:pPr>
    </w:lvl>
    <w:lvl w:ilvl="5" w:tplc="3409001B" w:tentative="1">
      <w:start w:val="1"/>
      <w:numFmt w:val="lowerRoman"/>
      <w:lvlText w:val="%6."/>
      <w:lvlJc w:val="right"/>
      <w:pPr>
        <w:ind w:left="6030" w:hanging="180"/>
      </w:pPr>
    </w:lvl>
    <w:lvl w:ilvl="6" w:tplc="3409000F" w:tentative="1">
      <w:start w:val="1"/>
      <w:numFmt w:val="decimal"/>
      <w:lvlText w:val="%7."/>
      <w:lvlJc w:val="left"/>
      <w:pPr>
        <w:ind w:left="6750" w:hanging="360"/>
      </w:pPr>
    </w:lvl>
    <w:lvl w:ilvl="7" w:tplc="34090019" w:tentative="1">
      <w:start w:val="1"/>
      <w:numFmt w:val="lowerLetter"/>
      <w:lvlText w:val="%8."/>
      <w:lvlJc w:val="left"/>
      <w:pPr>
        <w:ind w:left="7470" w:hanging="360"/>
      </w:pPr>
    </w:lvl>
    <w:lvl w:ilvl="8" w:tplc="3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60" w15:restartNumberingAfterBreak="0">
    <w:nsid w:val="331B60FC"/>
    <w:multiLevelType w:val="hybridMultilevel"/>
    <w:tmpl w:val="DD768F86"/>
    <w:lvl w:ilvl="0" w:tplc="6068EE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783557A"/>
    <w:multiLevelType w:val="hybridMultilevel"/>
    <w:tmpl w:val="36CCA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D9392E"/>
    <w:multiLevelType w:val="hybridMultilevel"/>
    <w:tmpl w:val="DCD8CEC2"/>
    <w:lvl w:ilvl="0" w:tplc="D0F4CC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381B2E84"/>
    <w:multiLevelType w:val="hybridMultilevel"/>
    <w:tmpl w:val="E7A4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8500FF4"/>
    <w:multiLevelType w:val="hybridMultilevel"/>
    <w:tmpl w:val="9DB4B242"/>
    <w:lvl w:ilvl="0" w:tplc="88582C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385F4C7B"/>
    <w:multiLevelType w:val="hybridMultilevel"/>
    <w:tmpl w:val="9274093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8D61FFB"/>
    <w:multiLevelType w:val="hybridMultilevel"/>
    <w:tmpl w:val="3E82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8F832E8"/>
    <w:multiLevelType w:val="hybridMultilevel"/>
    <w:tmpl w:val="5EA65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8678AB"/>
    <w:multiLevelType w:val="hybridMultilevel"/>
    <w:tmpl w:val="A76E8F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9AE11E6"/>
    <w:multiLevelType w:val="hybridMultilevel"/>
    <w:tmpl w:val="63DC714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AC1429B"/>
    <w:multiLevelType w:val="hybridMultilevel"/>
    <w:tmpl w:val="5B5EB2E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B7A0A0D"/>
    <w:multiLevelType w:val="hybridMultilevel"/>
    <w:tmpl w:val="CEEA99D4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CF82F36"/>
    <w:multiLevelType w:val="hybridMultilevel"/>
    <w:tmpl w:val="D9D44B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D536A20"/>
    <w:multiLevelType w:val="hybridMultilevel"/>
    <w:tmpl w:val="E81E6AD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E283A86"/>
    <w:multiLevelType w:val="hybridMultilevel"/>
    <w:tmpl w:val="F172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E3B0B40"/>
    <w:multiLevelType w:val="hybridMultilevel"/>
    <w:tmpl w:val="886AF25C"/>
    <w:lvl w:ilvl="0" w:tplc="4D763D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EF20AA6"/>
    <w:multiLevelType w:val="hybridMultilevel"/>
    <w:tmpl w:val="A0C883DA"/>
    <w:lvl w:ilvl="0" w:tplc="C62AB240">
      <w:start w:val="1"/>
      <w:numFmt w:val="upperRoman"/>
      <w:lvlText w:val="%1."/>
      <w:lvlJc w:val="left"/>
      <w:pPr>
        <w:ind w:left="180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3F1B1EC2"/>
    <w:multiLevelType w:val="hybridMultilevel"/>
    <w:tmpl w:val="D16EDF3C"/>
    <w:lvl w:ilvl="0" w:tplc="A4D2BF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0165307"/>
    <w:multiLevelType w:val="hybridMultilevel"/>
    <w:tmpl w:val="31722D00"/>
    <w:lvl w:ilvl="0" w:tplc="6E0405FE">
      <w:start w:val="2"/>
      <w:numFmt w:val="bullet"/>
      <w:lvlText w:val=""/>
      <w:lvlJc w:val="left"/>
      <w:pPr>
        <w:ind w:left="1890" w:hanging="360"/>
      </w:pPr>
      <w:rPr>
        <w:rFonts w:ascii="Symbol" w:eastAsiaTheme="minorEastAsia" w:hAnsi="Symbol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9" w15:restartNumberingAfterBreak="0">
    <w:nsid w:val="4062413C"/>
    <w:multiLevelType w:val="hybridMultilevel"/>
    <w:tmpl w:val="BB7AC29C"/>
    <w:lvl w:ilvl="0" w:tplc="8A28A3A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D9A6C2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9E0D09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7F6879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E2A9CB6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736E01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D9E1E0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CA25E7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CF59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0" w15:restartNumberingAfterBreak="0">
    <w:nsid w:val="410D4228"/>
    <w:multiLevelType w:val="hybridMultilevel"/>
    <w:tmpl w:val="D16EDF3C"/>
    <w:lvl w:ilvl="0" w:tplc="A4D2BF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226769"/>
    <w:multiLevelType w:val="hybridMultilevel"/>
    <w:tmpl w:val="CDEC8A66"/>
    <w:lvl w:ilvl="0" w:tplc="63C63B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416C20AF"/>
    <w:multiLevelType w:val="hybridMultilevel"/>
    <w:tmpl w:val="89002F00"/>
    <w:lvl w:ilvl="0" w:tplc="425C4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41703A38"/>
    <w:multiLevelType w:val="hybridMultilevel"/>
    <w:tmpl w:val="7BECB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3D337A7"/>
    <w:multiLevelType w:val="hybridMultilevel"/>
    <w:tmpl w:val="B1BAA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4AC2CDA"/>
    <w:multiLevelType w:val="hybridMultilevel"/>
    <w:tmpl w:val="8D2C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55E6BC9"/>
    <w:multiLevelType w:val="hybridMultilevel"/>
    <w:tmpl w:val="9664E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5811F33"/>
    <w:multiLevelType w:val="hybridMultilevel"/>
    <w:tmpl w:val="12E2E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6306828"/>
    <w:multiLevelType w:val="hybridMultilevel"/>
    <w:tmpl w:val="45C4F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48BE5AD1"/>
    <w:multiLevelType w:val="hybridMultilevel"/>
    <w:tmpl w:val="7FA8B072"/>
    <w:lvl w:ilvl="0" w:tplc="3409000F">
      <w:start w:val="1"/>
      <w:numFmt w:val="decimal"/>
      <w:lvlText w:val="%1."/>
      <w:lvlJc w:val="left"/>
      <w:pPr>
        <w:ind w:left="360" w:hanging="360"/>
      </w:p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93412E1"/>
    <w:multiLevelType w:val="hybridMultilevel"/>
    <w:tmpl w:val="B614CE8E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6F715F"/>
    <w:multiLevelType w:val="hybridMultilevel"/>
    <w:tmpl w:val="68D04CA6"/>
    <w:lvl w:ilvl="0" w:tplc="C9D0AA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C75584F"/>
    <w:multiLevelType w:val="hybridMultilevel"/>
    <w:tmpl w:val="9800D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D96452E"/>
    <w:multiLevelType w:val="hybridMultilevel"/>
    <w:tmpl w:val="A776EFC8"/>
    <w:lvl w:ilvl="0" w:tplc="5E4C2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4E01379D"/>
    <w:multiLevelType w:val="hybridMultilevel"/>
    <w:tmpl w:val="ABCEA1B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0772D24"/>
    <w:multiLevelType w:val="hybridMultilevel"/>
    <w:tmpl w:val="26BEAD2E"/>
    <w:lvl w:ilvl="0" w:tplc="FDA2EF1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0FA5914"/>
    <w:multiLevelType w:val="hybridMultilevel"/>
    <w:tmpl w:val="B2C82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1031F04"/>
    <w:multiLevelType w:val="hybridMultilevel"/>
    <w:tmpl w:val="5FB64C1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1946D87"/>
    <w:multiLevelType w:val="hybridMultilevel"/>
    <w:tmpl w:val="6B9A5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1B13B2A"/>
    <w:multiLevelType w:val="hybridMultilevel"/>
    <w:tmpl w:val="58C4D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1B55BBA"/>
    <w:multiLevelType w:val="hybridMultilevel"/>
    <w:tmpl w:val="1480B66A"/>
    <w:lvl w:ilvl="0" w:tplc="44B4175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1" w15:restartNumberingAfterBreak="0">
    <w:nsid w:val="53B34445"/>
    <w:multiLevelType w:val="hybridMultilevel"/>
    <w:tmpl w:val="5D0C1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3BF1D62"/>
    <w:multiLevelType w:val="hybridMultilevel"/>
    <w:tmpl w:val="23EC5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454514E"/>
    <w:multiLevelType w:val="hybridMultilevel"/>
    <w:tmpl w:val="B614CE8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415378"/>
    <w:multiLevelType w:val="hybridMultilevel"/>
    <w:tmpl w:val="D060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66E7474"/>
    <w:multiLevelType w:val="hybridMultilevel"/>
    <w:tmpl w:val="AAC27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6A96958"/>
    <w:multiLevelType w:val="hybridMultilevel"/>
    <w:tmpl w:val="3BF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6AD05D8"/>
    <w:multiLevelType w:val="hybridMultilevel"/>
    <w:tmpl w:val="A7BC78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590901E9"/>
    <w:multiLevelType w:val="hybridMultilevel"/>
    <w:tmpl w:val="A94C3FF6"/>
    <w:lvl w:ilvl="0" w:tplc="CC8A41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911377D"/>
    <w:multiLevelType w:val="hybridMultilevel"/>
    <w:tmpl w:val="3FD4F2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5B4D5711"/>
    <w:multiLevelType w:val="hybridMultilevel"/>
    <w:tmpl w:val="CAC6C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BAC1FEF"/>
    <w:multiLevelType w:val="hybridMultilevel"/>
    <w:tmpl w:val="DC4014BE"/>
    <w:lvl w:ilvl="0" w:tplc="3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5BE36CA6"/>
    <w:multiLevelType w:val="hybridMultilevel"/>
    <w:tmpl w:val="C98478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CA3112A"/>
    <w:multiLevelType w:val="hybridMultilevel"/>
    <w:tmpl w:val="3702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CCE104A"/>
    <w:multiLevelType w:val="hybridMultilevel"/>
    <w:tmpl w:val="93A82D82"/>
    <w:lvl w:ilvl="0" w:tplc="E8B04E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D1F48A9"/>
    <w:multiLevelType w:val="hybridMultilevel"/>
    <w:tmpl w:val="8EFA9C5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E7C1338"/>
    <w:multiLevelType w:val="hybridMultilevel"/>
    <w:tmpl w:val="19D200F0"/>
    <w:lvl w:ilvl="0" w:tplc="3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EDA21FD"/>
    <w:multiLevelType w:val="hybridMultilevel"/>
    <w:tmpl w:val="C01EBD26"/>
    <w:lvl w:ilvl="0" w:tplc="EF0C2D7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5FE5137D"/>
    <w:multiLevelType w:val="hybridMultilevel"/>
    <w:tmpl w:val="E2624756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FEF1822"/>
    <w:multiLevelType w:val="hybridMultilevel"/>
    <w:tmpl w:val="732268BA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606247A3"/>
    <w:multiLevelType w:val="hybridMultilevel"/>
    <w:tmpl w:val="E3DE4CD8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18A35E3"/>
    <w:multiLevelType w:val="hybridMultilevel"/>
    <w:tmpl w:val="DB003854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19F6F37"/>
    <w:multiLevelType w:val="hybridMultilevel"/>
    <w:tmpl w:val="F58ED54C"/>
    <w:lvl w:ilvl="0" w:tplc="1DB06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712B22"/>
    <w:multiLevelType w:val="hybridMultilevel"/>
    <w:tmpl w:val="A7E487B2"/>
    <w:lvl w:ilvl="0" w:tplc="FDB23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63F908EB"/>
    <w:multiLevelType w:val="hybridMultilevel"/>
    <w:tmpl w:val="335A6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5E97163"/>
    <w:multiLevelType w:val="hybridMultilevel"/>
    <w:tmpl w:val="31F62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DD6382"/>
    <w:multiLevelType w:val="hybridMultilevel"/>
    <w:tmpl w:val="3CE22370"/>
    <w:lvl w:ilvl="0" w:tplc="3D52C0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67E803D1"/>
    <w:multiLevelType w:val="hybridMultilevel"/>
    <w:tmpl w:val="346A1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9553960"/>
    <w:multiLevelType w:val="hybridMultilevel"/>
    <w:tmpl w:val="603C5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A8B3406"/>
    <w:multiLevelType w:val="hybridMultilevel"/>
    <w:tmpl w:val="074A1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D5D453F"/>
    <w:multiLevelType w:val="hybridMultilevel"/>
    <w:tmpl w:val="36DE6FF4"/>
    <w:lvl w:ilvl="0" w:tplc="D82EF8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D6E57FF"/>
    <w:multiLevelType w:val="hybridMultilevel"/>
    <w:tmpl w:val="3016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D714DD6"/>
    <w:multiLevelType w:val="hybridMultilevel"/>
    <w:tmpl w:val="94F2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0790F90"/>
    <w:multiLevelType w:val="hybridMultilevel"/>
    <w:tmpl w:val="79286F02"/>
    <w:lvl w:ilvl="0" w:tplc="410CC4D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572043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AF22C6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D60E7C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586597A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126499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78A2D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200EBD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FB07FF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4" w15:restartNumberingAfterBreak="0">
    <w:nsid w:val="70900CE4"/>
    <w:multiLevelType w:val="hybridMultilevel"/>
    <w:tmpl w:val="B186150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0D73D9A"/>
    <w:multiLevelType w:val="hybridMultilevel"/>
    <w:tmpl w:val="AB4AA9EC"/>
    <w:lvl w:ilvl="0" w:tplc="BA608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17C6CE6"/>
    <w:multiLevelType w:val="hybridMultilevel"/>
    <w:tmpl w:val="0AD87B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7" w15:restartNumberingAfterBreak="0">
    <w:nsid w:val="74E5593A"/>
    <w:multiLevelType w:val="hybridMultilevel"/>
    <w:tmpl w:val="FDB6F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6957388"/>
    <w:multiLevelType w:val="hybridMultilevel"/>
    <w:tmpl w:val="5810DA1E"/>
    <w:lvl w:ilvl="0" w:tplc="E1B8EF38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9" w15:restartNumberingAfterBreak="0">
    <w:nsid w:val="76A90824"/>
    <w:multiLevelType w:val="hybridMultilevel"/>
    <w:tmpl w:val="5B7E8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7193A22"/>
    <w:multiLevelType w:val="hybridMultilevel"/>
    <w:tmpl w:val="1D2C8E3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7356DE8"/>
    <w:multiLevelType w:val="hybridMultilevel"/>
    <w:tmpl w:val="B7FC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8884402"/>
    <w:multiLevelType w:val="hybridMultilevel"/>
    <w:tmpl w:val="BC4A0C3E"/>
    <w:lvl w:ilvl="0" w:tplc="51B01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9237439"/>
    <w:multiLevelType w:val="hybridMultilevel"/>
    <w:tmpl w:val="36ACF2B4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92D7682"/>
    <w:multiLevelType w:val="hybridMultilevel"/>
    <w:tmpl w:val="4212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A1D7A3C"/>
    <w:multiLevelType w:val="hybridMultilevel"/>
    <w:tmpl w:val="2ECEF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E234C41"/>
    <w:multiLevelType w:val="hybridMultilevel"/>
    <w:tmpl w:val="51D6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ED0B41"/>
    <w:multiLevelType w:val="hybridMultilevel"/>
    <w:tmpl w:val="9B9C5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F954F74"/>
    <w:multiLevelType w:val="hybridMultilevel"/>
    <w:tmpl w:val="A0148CE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3"/>
  </w:num>
  <w:num w:numId="2">
    <w:abstractNumId w:val="77"/>
  </w:num>
  <w:num w:numId="3">
    <w:abstractNumId w:val="78"/>
  </w:num>
  <w:num w:numId="4">
    <w:abstractNumId w:val="41"/>
  </w:num>
  <w:num w:numId="5">
    <w:abstractNumId w:val="97"/>
  </w:num>
  <w:num w:numId="6">
    <w:abstractNumId w:val="93"/>
  </w:num>
  <w:num w:numId="7">
    <w:abstractNumId w:val="59"/>
  </w:num>
  <w:num w:numId="8">
    <w:abstractNumId w:val="11"/>
  </w:num>
  <w:num w:numId="9">
    <w:abstractNumId w:val="10"/>
  </w:num>
  <w:num w:numId="10">
    <w:abstractNumId w:val="103"/>
  </w:num>
  <w:num w:numId="11">
    <w:abstractNumId w:val="108"/>
  </w:num>
  <w:num w:numId="12">
    <w:abstractNumId w:val="48"/>
  </w:num>
  <w:num w:numId="13">
    <w:abstractNumId w:val="73"/>
  </w:num>
  <w:num w:numId="14">
    <w:abstractNumId w:val="70"/>
  </w:num>
  <w:num w:numId="15">
    <w:abstractNumId w:val="140"/>
  </w:num>
  <w:num w:numId="16">
    <w:abstractNumId w:val="30"/>
  </w:num>
  <w:num w:numId="17">
    <w:abstractNumId w:val="12"/>
  </w:num>
  <w:num w:numId="18">
    <w:abstractNumId w:val="62"/>
  </w:num>
  <w:num w:numId="19">
    <w:abstractNumId w:val="142"/>
  </w:num>
  <w:num w:numId="20">
    <w:abstractNumId w:val="80"/>
  </w:num>
  <w:num w:numId="21">
    <w:abstractNumId w:val="63"/>
  </w:num>
  <w:num w:numId="22">
    <w:abstractNumId w:val="57"/>
  </w:num>
  <w:num w:numId="23">
    <w:abstractNumId w:val="112"/>
  </w:num>
  <w:num w:numId="24">
    <w:abstractNumId w:val="135"/>
  </w:num>
  <w:num w:numId="25">
    <w:abstractNumId w:val="139"/>
  </w:num>
  <w:num w:numId="26">
    <w:abstractNumId w:val="99"/>
  </w:num>
  <w:num w:numId="27">
    <w:abstractNumId w:val="105"/>
  </w:num>
  <w:num w:numId="28">
    <w:abstractNumId w:val="5"/>
  </w:num>
  <w:num w:numId="29">
    <w:abstractNumId w:val="36"/>
  </w:num>
  <w:num w:numId="30">
    <w:abstractNumId w:val="90"/>
  </w:num>
  <w:num w:numId="31">
    <w:abstractNumId w:val="25"/>
  </w:num>
  <w:num w:numId="32">
    <w:abstractNumId w:val="109"/>
  </w:num>
  <w:num w:numId="33">
    <w:abstractNumId w:val="104"/>
  </w:num>
  <w:num w:numId="34">
    <w:abstractNumId w:val="87"/>
  </w:num>
  <w:num w:numId="35">
    <w:abstractNumId w:val="122"/>
  </w:num>
  <w:num w:numId="36">
    <w:abstractNumId w:val="54"/>
  </w:num>
  <w:num w:numId="37">
    <w:abstractNumId w:val="128"/>
  </w:num>
  <w:num w:numId="38">
    <w:abstractNumId w:val="9"/>
  </w:num>
  <w:num w:numId="39">
    <w:abstractNumId w:val="89"/>
  </w:num>
  <w:num w:numId="40">
    <w:abstractNumId w:val="121"/>
  </w:num>
  <w:num w:numId="41">
    <w:abstractNumId w:val="143"/>
  </w:num>
  <w:num w:numId="42">
    <w:abstractNumId w:val="116"/>
  </w:num>
  <w:num w:numId="43">
    <w:abstractNumId w:val="20"/>
  </w:num>
  <w:num w:numId="44">
    <w:abstractNumId w:val="42"/>
  </w:num>
  <w:num w:numId="45">
    <w:abstractNumId w:val="120"/>
  </w:num>
  <w:num w:numId="46">
    <w:abstractNumId w:val="7"/>
  </w:num>
  <w:num w:numId="47">
    <w:abstractNumId w:val="118"/>
  </w:num>
  <w:num w:numId="48">
    <w:abstractNumId w:val="119"/>
  </w:num>
  <w:num w:numId="49">
    <w:abstractNumId w:val="58"/>
  </w:num>
  <w:num w:numId="50">
    <w:abstractNumId w:val="3"/>
  </w:num>
  <w:num w:numId="51">
    <w:abstractNumId w:val="45"/>
  </w:num>
  <w:num w:numId="52">
    <w:abstractNumId w:val="18"/>
  </w:num>
  <w:num w:numId="53">
    <w:abstractNumId w:val="110"/>
  </w:num>
  <w:num w:numId="54">
    <w:abstractNumId w:val="144"/>
  </w:num>
  <w:num w:numId="55">
    <w:abstractNumId w:val="66"/>
  </w:num>
  <w:num w:numId="56">
    <w:abstractNumId w:val="145"/>
  </w:num>
  <w:num w:numId="57">
    <w:abstractNumId w:val="29"/>
  </w:num>
  <w:num w:numId="58">
    <w:abstractNumId w:val="34"/>
  </w:num>
  <w:num w:numId="59">
    <w:abstractNumId w:val="86"/>
  </w:num>
  <w:num w:numId="60">
    <w:abstractNumId w:val="127"/>
  </w:num>
  <w:num w:numId="61">
    <w:abstractNumId w:val="113"/>
  </w:num>
  <w:num w:numId="62">
    <w:abstractNumId w:val="37"/>
  </w:num>
  <w:num w:numId="63">
    <w:abstractNumId w:val="131"/>
  </w:num>
  <w:num w:numId="64">
    <w:abstractNumId w:val="83"/>
  </w:num>
  <w:num w:numId="65">
    <w:abstractNumId w:val="43"/>
  </w:num>
  <w:num w:numId="66">
    <w:abstractNumId w:val="24"/>
  </w:num>
  <w:num w:numId="67">
    <w:abstractNumId w:val="74"/>
  </w:num>
  <w:num w:numId="68">
    <w:abstractNumId w:val="53"/>
  </w:num>
  <w:num w:numId="69">
    <w:abstractNumId w:val="6"/>
  </w:num>
  <w:num w:numId="70">
    <w:abstractNumId w:val="88"/>
  </w:num>
  <w:num w:numId="71">
    <w:abstractNumId w:val="136"/>
  </w:num>
  <w:num w:numId="72">
    <w:abstractNumId w:val="26"/>
  </w:num>
  <w:num w:numId="73">
    <w:abstractNumId w:val="72"/>
  </w:num>
  <w:num w:numId="74">
    <w:abstractNumId w:val="107"/>
  </w:num>
  <w:num w:numId="75">
    <w:abstractNumId w:val="19"/>
  </w:num>
  <w:num w:numId="76">
    <w:abstractNumId w:val="50"/>
  </w:num>
  <w:num w:numId="77">
    <w:abstractNumId w:val="56"/>
  </w:num>
  <w:num w:numId="78">
    <w:abstractNumId w:val="129"/>
  </w:num>
  <w:num w:numId="79">
    <w:abstractNumId w:val="96"/>
  </w:num>
  <w:num w:numId="80">
    <w:abstractNumId w:val="81"/>
  </w:num>
  <w:num w:numId="81">
    <w:abstractNumId w:val="130"/>
  </w:num>
  <w:num w:numId="82">
    <w:abstractNumId w:val="60"/>
  </w:num>
  <w:num w:numId="83">
    <w:abstractNumId w:val="8"/>
  </w:num>
  <w:num w:numId="84">
    <w:abstractNumId w:val="126"/>
  </w:num>
  <w:num w:numId="85">
    <w:abstractNumId w:val="15"/>
  </w:num>
  <w:num w:numId="86">
    <w:abstractNumId w:val="95"/>
  </w:num>
  <w:num w:numId="87">
    <w:abstractNumId w:val="82"/>
  </w:num>
  <w:num w:numId="88">
    <w:abstractNumId w:val="64"/>
  </w:num>
  <w:num w:numId="89">
    <w:abstractNumId w:val="51"/>
  </w:num>
  <w:num w:numId="90">
    <w:abstractNumId w:val="147"/>
  </w:num>
  <w:num w:numId="91">
    <w:abstractNumId w:val="28"/>
  </w:num>
  <w:num w:numId="92">
    <w:abstractNumId w:val="27"/>
  </w:num>
  <w:num w:numId="93">
    <w:abstractNumId w:val="111"/>
  </w:num>
  <w:num w:numId="94">
    <w:abstractNumId w:val="141"/>
  </w:num>
  <w:num w:numId="95">
    <w:abstractNumId w:val="132"/>
  </w:num>
  <w:num w:numId="96">
    <w:abstractNumId w:val="38"/>
  </w:num>
  <w:num w:numId="97">
    <w:abstractNumId w:val="69"/>
  </w:num>
  <w:num w:numId="98">
    <w:abstractNumId w:val="100"/>
  </w:num>
  <w:num w:numId="99">
    <w:abstractNumId w:val="75"/>
  </w:num>
  <w:num w:numId="100">
    <w:abstractNumId w:val="33"/>
  </w:num>
  <w:num w:numId="101">
    <w:abstractNumId w:val="146"/>
  </w:num>
  <w:num w:numId="102">
    <w:abstractNumId w:val="84"/>
  </w:num>
  <w:num w:numId="103">
    <w:abstractNumId w:val="47"/>
  </w:num>
  <w:num w:numId="104">
    <w:abstractNumId w:val="13"/>
  </w:num>
  <w:num w:numId="105">
    <w:abstractNumId w:val="31"/>
  </w:num>
  <w:num w:numId="106">
    <w:abstractNumId w:val="17"/>
  </w:num>
  <w:num w:numId="107">
    <w:abstractNumId w:val="114"/>
  </w:num>
  <w:num w:numId="108">
    <w:abstractNumId w:val="67"/>
  </w:num>
  <w:num w:numId="109">
    <w:abstractNumId w:val="76"/>
  </w:num>
  <w:num w:numId="110">
    <w:abstractNumId w:val="85"/>
  </w:num>
  <w:num w:numId="111">
    <w:abstractNumId w:val="35"/>
  </w:num>
  <w:num w:numId="112">
    <w:abstractNumId w:val="125"/>
  </w:num>
  <w:num w:numId="113">
    <w:abstractNumId w:val="61"/>
  </w:num>
  <w:num w:numId="114">
    <w:abstractNumId w:val="106"/>
  </w:num>
  <w:num w:numId="115">
    <w:abstractNumId w:val="101"/>
  </w:num>
  <w:num w:numId="116">
    <w:abstractNumId w:val="68"/>
  </w:num>
  <w:num w:numId="117">
    <w:abstractNumId w:val="65"/>
  </w:num>
  <w:num w:numId="118">
    <w:abstractNumId w:val="124"/>
  </w:num>
  <w:num w:numId="119">
    <w:abstractNumId w:val="0"/>
  </w:num>
  <w:num w:numId="120">
    <w:abstractNumId w:val="52"/>
  </w:num>
  <w:num w:numId="121">
    <w:abstractNumId w:val="1"/>
  </w:num>
  <w:num w:numId="122">
    <w:abstractNumId w:val="102"/>
  </w:num>
  <w:num w:numId="123">
    <w:abstractNumId w:val="137"/>
  </w:num>
  <w:num w:numId="124">
    <w:abstractNumId w:val="133"/>
  </w:num>
  <w:num w:numId="125">
    <w:abstractNumId w:val="32"/>
  </w:num>
  <w:num w:numId="126">
    <w:abstractNumId w:val="39"/>
  </w:num>
  <w:num w:numId="127">
    <w:abstractNumId w:val="4"/>
  </w:num>
  <w:num w:numId="128">
    <w:abstractNumId w:val="79"/>
  </w:num>
  <w:num w:numId="129">
    <w:abstractNumId w:val="94"/>
  </w:num>
  <w:num w:numId="130">
    <w:abstractNumId w:val="44"/>
  </w:num>
  <w:num w:numId="131">
    <w:abstractNumId w:val="49"/>
  </w:num>
  <w:num w:numId="132">
    <w:abstractNumId w:val="22"/>
  </w:num>
  <w:num w:numId="133">
    <w:abstractNumId w:val="115"/>
  </w:num>
  <w:num w:numId="134">
    <w:abstractNumId w:val="16"/>
  </w:num>
  <w:num w:numId="135">
    <w:abstractNumId w:val="23"/>
  </w:num>
  <w:num w:numId="136">
    <w:abstractNumId w:val="92"/>
  </w:num>
  <w:num w:numId="137">
    <w:abstractNumId w:val="2"/>
  </w:num>
  <w:num w:numId="138">
    <w:abstractNumId w:val="98"/>
  </w:num>
  <w:num w:numId="139">
    <w:abstractNumId w:val="40"/>
  </w:num>
  <w:num w:numId="140">
    <w:abstractNumId w:val="21"/>
  </w:num>
  <w:num w:numId="141">
    <w:abstractNumId w:val="138"/>
  </w:num>
  <w:num w:numId="142">
    <w:abstractNumId w:val="91"/>
  </w:num>
  <w:num w:numId="143">
    <w:abstractNumId w:val="148"/>
  </w:num>
  <w:num w:numId="144">
    <w:abstractNumId w:val="14"/>
  </w:num>
  <w:num w:numId="145">
    <w:abstractNumId w:val="46"/>
  </w:num>
  <w:num w:numId="146">
    <w:abstractNumId w:val="134"/>
  </w:num>
  <w:num w:numId="147">
    <w:abstractNumId w:val="117"/>
  </w:num>
  <w:num w:numId="148">
    <w:abstractNumId w:val="71"/>
  </w:num>
  <w:num w:numId="149">
    <w:abstractNumId w:val="55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DBE"/>
    <w:rsid w:val="00000230"/>
    <w:rsid w:val="00002765"/>
    <w:rsid w:val="000206BF"/>
    <w:rsid w:val="00025542"/>
    <w:rsid w:val="0003000D"/>
    <w:rsid w:val="00033EB1"/>
    <w:rsid w:val="00036CFC"/>
    <w:rsid w:val="000409E5"/>
    <w:rsid w:val="000447A3"/>
    <w:rsid w:val="00046C55"/>
    <w:rsid w:val="00051A6D"/>
    <w:rsid w:val="000614EE"/>
    <w:rsid w:val="0006438D"/>
    <w:rsid w:val="00065290"/>
    <w:rsid w:val="000664E2"/>
    <w:rsid w:val="00070537"/>
    <w:rsid w:val="00071A9B"/>
    <w:rsid w:val="00075984"/>
    <w:rsid w:val="0008561F"/>
    <w:rsid w:val="00094310"/>
    <w:rsid w:val="0009441E"/>
    <w:rsid w:val="000A53B6"/>
    <w:rsid w:val="000A588A"/>
    <w:rsid w:val="000B0E99"/>
    <w:rsid w:val="000B0F29"/>
    <w:rsid w:val="000B299F"/>
    <w:rsid w:val="000B3026"/>
    <w:rsid w:val="000B529D"/>
    <w:rsid w:val="000C1765"/>
    <w:rsid w:val="000C53B6"/>
    <w:rsid w:val="000E1FA3"/>
    <w:rsid w:val="000E4D47"/>
    <w:rsid w:val="000E60CB"/>
    <w:rsid w:val="000E734F"/>
    <w:rsid w:val="000E7EB8"/>
    <w:rsid w:val="000F606A"/>
    <w:rsid w:val="000F768C"/>
    <w:rsid w:val="00111DD5"/>
    <w:rsid w:val="0011260E"/>
    <w:rsid w:val="00113CD6"/>
    <w:rsid w:val="0011467C"/>
    <w:rsid w:val="00116555"/>
    <w:rsid w:val="00124492"/>
    <w:rsid w:val="00133F7E"/>
    <w:rsid w:val="001400B2"/>
    <w:rsid w:val="001410F6"/>
    <w:rsid w:val="001413A4"/>
    <w:rsid w:val="00141698"/>
    <w:rsid w:val="001519B6"/>
    <w:rsid w:val="00157ED2"/>
    <w:rsid w:val="00160F61"/>
    <w:rsid w:val="00176B66"/>
    <w:rsid w:val="00180F1E"/>
    <w:rsid w:val="00182D6F"/>
    <w:rsid w:val="00184DAD"/>
    <w:rsid w:val="001856AD"/>
    <w:rsid w:val="0019055D"/>
    <w:rsid w:val="00195EB3"/>
    <w:rsid w:val="001A0372"/>
    <w:rsid w:val="001A567C"/>
    <w:rsid w:val="001A79D7"/>
    <w:rsid w:val="001B0DCC"/>
    <w:rsid w:val="001C30A0"/>
    <w:rsid w:val="001D02BD"/>
    <w:rsid w:val="001D3809"/>
    <w:rsid w:val="001D5E9D"/>
    <w:rsid w:val="001E28D4"/>
    <w:rsid w:val="001E38E4"/>
    <w:rsid w:val="001F557A"/>
    <w:rsid w:val="001F63A1"/>
    <w:rsid w:val="001F6454"/>
    <w:rsid w:val="0020015D"/>
    <w:rsid w:val="00213DA4"/>
    <w:rsid w:val="00217176"/>
    <w:rsid w:val="00221E37"/>
    <w:rsid w:val="00233C75"/>
    <w:rsid w:val="00240432"/>
    <w:rsid w:val="00241E7B"/>
    <w:rsid w:val="00250B63"/>
    <w:rsid w:val="00254ED2"/>
    <w:rsid w:val="00260D6B"/>
    <w:rsid w:val="00266278"/>
    <w:rsid w:val="00274038"/>
    <w:rsid w:val="0028312C"/>
    <w:rsid w:val="00287594"/>
    <w:rsid w:val="002A037B"/>
    <w:rsid w:val="002A0A47"/>
    <w:rsid w:val="002A5076"/>
    <w:rsid w:val="002B501E"/>
    <w:rsid w:val="002C3A4F"/>
    <w:rsid w:val="002C4CDC"/>
    <w:rsid w:val="002E6537"/>
    <w:rsid w:val="002F701F"/>
    <w:rsid w:val="00304990"/>
    <w:rsid w:val="0030746D"/>
    <w:rsid w:val="00307A45"/>
    <w:rsid w:val="003133A7"/>
    <w:rsid w:val="00320209"/>
    <w:rsid w:val="00321FC9"/>
    <w:rsid w:val="003302B6"/>
    <w:rsid w:val="00330BBE"/>
    <w:rsid w:val="003410E6"/>
    <w:rsid w:val="00342CB4"/>
    <w:rsid w:val="00345D0A"/>
    <w:rsid w:val="00346387"/>
    <w:rsid w:val="00351F57"/>
    <w:rsid w:val="0035406C"/>
    <w:rsid w:val="00360AAD"/>
    <w:rsid w:val="00362B54"/>
    <w:rsid w:val="00364FD9"/>
    <w:rsid w:val="00380BE6"/>
    <w:rsid w:val="003879A7"/>
    <w:rsid w:val="00393005"/>
    <w:rsid w:val="003A3F4D"/>
    <w:rsid w:val="003A5B90"/>
    <w:rsid w:val="003A5F01"/>
    <w:rsid w:val="003A6781"/>
    <w:rsid w:val="003B7CD4"/>
    <w:rsid w:val="003C40A3"/>
    <w:rsid w:val="003E0BC7"/>
    <w:rsid w:val="00401199"/>
    <w:rsid w:val="00416E84"/>
    <w:rsid w:val="004377EF"/>
    <w:rsid w:val="00441BAF"/>
    <w:rsid w:val="00447393"/>
    <w:rsid w:val="00452156"/>
    <w:rsid w:val="004661C2"/>
    <w:rsid w:val="00475185"/>
    <w:rsid w:val="0047709A"/>
    <w:rsid w:val="0047711D"/>
    <w:rsid w:val="00477C2F"/>
    <w:rsid w:val="00486446"/>
    <w:rsid w:val="00486DBE"/>
    <w:rsid w:val="00497C8A"/>
    <w:rsid w:val="004B1D1E"/>
    <w:rsid w:val="004B5ADD"/>
    <w:rsid w:val="004B614C"/>
    <w:rsid w:val="004B7E4B"/>
    <w:rsid w:val="004C0C21"/>
    <w:rsid w:val="004C62AC"/>
    <w:rsid w:val="004D20E5"/>
    <w:rsid w:val="004D5A75"/>
    <w:rsid w:val="004E4501"/>
    <w:rsid w:val="004E598F"/>
    <w:rsid w:val="004F06A6"/>
    <w:rsid w:val="005231D2"/>
    <w:rsid w:val="00535B29"/>
    <w:rsid w:val="00544815"/>
    <w:rsid w:val="00546FEE"/>
    <w:rsid w:val="00547C45"/>
    <w:rsid w:val="0056021C"/>
    <w:rsid w:val="00575FDC"/>
    <w:rsid w:val="005764E3"/>
    <w:rsid w:val="005813A8"/>
    <w:rsid w:val="0058452B"/>
    <w:rsid w:val="00587C24"/>
    <w:rsid w:val="00596D79"/>
    <w:rsid w:val="005A4698"/>
    <w:rsid w:val="005B760D"/>
    <w:rsid w:val="005C1415"/>
    <w:rsid w:val="005C642F"/>
    <w:rsid w:val="005D2676"/>
    <w:rsid w:val="005D7D98"/>
    <w:rsid w:val="005E01E9"/>
    <w:rsid w:val="006034F3"/>
    <w:rsid w:val="00604E47"/>
    <w:rsid w:val="00607F79"/>
    <w:rsid w:val="00611C27"/>
    <w:rsid w:val="00612652"/>
    <w:rsid w:val="0062663F"/>
    <w:rsid w:val="0063053D"/>
    <w:rsid w:val="00631866"/>
    <w:rsid w:val="00634D0E"/>
    <w:rsid w:val="00635DC5"/>
    <w:rsid w:val="00641243"/>
    <w:rsid w:val="00645239"/>
    <w:rsid w:val="006470F7"/>
    <w:rsid w:val="00654595"/>
    <w:rsid w:val="0065576A"/>
    <w:rsid w:val="00662DE1"/>
    <w:rsid w:val="006657E6"/>
    <w:rsid w:val="006712A4"/>
    <w:rsid w:val="00674F79"/>
    <w:rsid w:val="00683681"/>
    <w:rsid w:val="006A034B"/>
    <w:rsid w:val="006A2641"/>
    <w:rsid w:val="006A3016"/>
    <w:rsid w:val="006A5A05"/>
    <w:rsid w:val="006A7AA3"/>
    <w:rsid w:val="006B004B"/>
    <w:rsid w:val="006C1F46"/>
    <w:rsid w:val="006C54E9"/>
    <w:rsid w:val="006D0035"/>
    <w:rsid w:val="006E6D52"/>
    <w:rsid w:val="006F04FC"/>
    <w:rsid w:val="006F2BBF"/>
    <w:rsid w:val="006F31C5"/>
    <w:rsid w:val="0071060F"/>
    <w:rsid w:val="00710C1F"/>
    <w:rsid w:val="00714D05"/>
    <w:rsid w:val="00724F73"/>
    <w:rsid w:val="007457AD"/>
    <w:rsid w:val="00750747"/>
    <w:rsid w:val="007616B7"/>
    <w:rsid w:val="00762EEC"/>
    <w:rsid w:val="007630D4"/>
    <w:rsid w:val="00771A7C"/>
    <w:rsid w:val="00781765"/>
    <w:rsid w:val="00794B79"/>
    <w:rsid w:val="007B301C"/>
    <w:rsid w:val="007B59A3"/>
    <w:rsid w:val="007C00B4"/>
    <w:rsid w:val="007D10FE"/>
    <w:rsid w:val="007D2341"/>
    <w:rsid w:val="007D6881"/>
    <w:rsid w:val="007E59DF"/>
    <w:rsid w:val="007F25D8"/>
    <w:rsid w:val="007F2FCE"/>
    <w:rsid w:val="008000EB"/>
    <w:rsid w:val="008004A6"/>
    <w:rsid w:val="00810F6B"/>
    <w:rsid w:val="00812EE9"/>
    <w:rsid w:val="008154C3"/>
    <w:rsid w:val="00815E8E"/>
    <w:rsid w:val="00837AD4"/>
    <w:rsid w:val="008441CB"/>
    <w:rsid w:val="00870A52"/>
    <w:rsid w:val="00880AE4"/>
    <w:rsid w:val="00885379"/>
    <w:rsid w:val="00886EB2"/>
    <w:rsid w:val="0088730F"/>
    <w:rsid w:val="0089275D"/>
    <w:rsid w:val="008A27E5"/>
    <w:rsid w:val="008A4416"/>
    <w:rsid w:val="008B7028"/>
    <w:rsid w:val="008C5384"/>
    <w:rsid w:val="008E2EAB"/>
    <w:rsid w:val="0090177D"/>
    <w:rsid w:val="00901F94"/>
    <w:rsid w:val="00903F46"/>
    <w:rsid w:val="0090558B"/>
    <w:rsid w:val="00916F72"/>
    <w:rsid w:val="00925C52"/>
    <w:rsid w:val="00941030"/>
    <w:rsid w:val="00944997"/>
    <w:rsid w:val="00946F44"/>
    <w:rsid w:val="00947498"/>
    <w:rsid w:val="00952F31"/>
    <w:rsid w:val="00961380"/>
    <w:rsid w:val="0097007E"/>
    <w:rsid w:val="0097193F"/>
    <w:rsid w:val="00977A36"/>
    <w:rsid w:val="00983148"/>
    <w:rsid w:val="00985547"/>
    <w:rsid w:val="00993EAB"/>
    <w:rsid w:val="0099480B"/>
    <w:rsid w:val="00995233"/>
    <w:rsid w:val="00997506"/>
    <w:rsid w:val="009A2454"/>
    <w:rsid w:val="009A3250"/>
    <w:rsid w:val="009A41E2"/>
    <w:rsid w:val="009B2B26"/>
    <w:rsid w:val="009B440D"/>
    <w:rsid w:val="009B57FA"/>
    <w:rsid w:val="009C5D4D"/>
    <w:rsid w:val="009C6C25"/>
    <w:rsid w:val="009D22CA"/>
    <w:rsid w:val="009D609A"/>
    <w:rsid w:val="009D7BB8"/>
    <w:rsid w:val="009E3002"/>
    <w:rsid w:val="009E5E8F"/>
    <w:rsid w:val="009E763B"/>
    <w:rsid w:val="009F3BC6"/>
    <w:rsid w:val="00A0027D"/>
    <w:rsid w:val="00A0049E"/>
    <w:rsid w:val="00A01834"/>
    <w:rsid w:val="00A03903"/>
    <w:rsid w:val="00A07904"/>
    <w:rsid w:val="00A14334"/>
    <w:rsid w:val="00A15208"/>
    <w:rsid w:val="00A20484"/>
    <w:rsid w:val="00A215AA"/>
    <w:rsid w:val="00A2731E"/>
    <w:rsid w:val="00A33A17"/>
    <w:rsid w:val="00A41AA4"/>
    <w:rsid w:val="00A5265D"/>
    <w:rsid w:val="00A562E7"/>
    <w:rsid w:val="00A5793C"/>
    <w:rsid w:val="00A62242"/>
    <w:rsid w:val="00A63246"/>
    <w:rsid w:val="00A66553"/>
    <w:rsid w:val="00A7276D"/>
    <w:rsid w:val="00AA0DEF"/>
    <w:rsid w:val="00AA748B"/>
    <w:rsid w:val="00AB2CFD"/>
    <w:rsid w:val="00AC1DEE"/>
    <w:rsid w:val="00AC2D13"/>
    <w:rsid w:val="00AC5183"/>
    <w:rsid w:val="00AD0389"/>
    <w:rsid w:val="00AD72A5"/>
    <w:rsid w:val="00AE34B9"/>
    <w:rsid w:val="00AE37B1"/>
    <w:rsid w:val="00AE5B62"/>
    <w:rsid w:val="00AF2E64"/>
    <w:rsid w:val="00AF43F6"/>
    <w:rsid w:val="00B01C78"/>
    <w:rsid w:val="00B11052"/>
    <w:rsid w:val="00B15CAE"/>
    <w:rsid w:val="00B23D8C"/>
    <w:rsid w:val="00B30972"/>
    <w:rsid w:val="00B3232D"/>
    <w:rsid w:val="00B37635"/>
    <w:rsid w:val="00B410E7"/>
    <w:rsid w:val="00B445C1"/>
    <w:rsid w:val="00B45623"/>
    <w:rsid w:val="00B65218"/>
    <w:rsid w:val="00B71C27"/>
    <w:rsid w:val="00B7287D"/>
    <w:rsid w:val="00B75CB9"/>
    <w:rsid w:val="00B7797B"/>
    <w:rsid w:val="00B81B17"/>
    <w:rsid w:val="00B85108"/>
    <w:rsid w:val="00BA56CF"/>
    <w:rsid w:val="00BB2A58"/>
    <w:rsid w:val="00BB640C"/>
    <w:rsid w:val="00BC02D7"/>
    <w:rsid w:val="00BC0570"/>
    <w:rsid w:val="00BC585D"/>
    <w:rsid w:val="00BD335C"/>
    <w:rsid w:val="00BD58B3"/>
    <w:rsid w:val="00BD6AB0"/>
    <w:rsid w:val="00BE2C05"/>
    <w:rsid w:val="00BE4931"/>
    <w:rsid w:val="00BF3051"/>
    <w:rsid w:val="00C03975"/>
    <w:rsid w:val="00C06068"/>
    <w:rsid w:val="00C10CA3"/>
    <w:rsid w:val="00C10E23"/>
    <w:rsid w:val="00C11124"/>
    <w:rsid w:val="00C32415"/>
    <w:rsid w:val="00C32721"/>
    <w:rsid w:val="00C33BC0"/>
    <w:rsid w:val="00C36184"/>
    <w:rsid w:val="00C518A8"/>
    <w:rsid w:val="00C51FAF"/>
    <w:rsid w:val="00C522C7"/>
    <w:rsid w:val="00C74CA6"/>
    <w:rsid w:val="00C770A9"/>
    <w:rsid w:val="00C80A32"/>
    <w:rsid w:val="00C82FAC"/>
    <w:rsid w:val="00C849D8"/>
    <w:rsid w:val="00C90254"/>
    <w:rsid w:val="00C91A92"/>
    <w:rsid w:val="00C9329E"/>
    <w:rsid w:val="00C97920"/>
    <w:rsid w:val="00CA19EC"/>
    <w:rsid w:val="00CC23A7"/>
    <w:rsid w:val="00CD1E60"/>
    <w:rsid w:val="00CE18FA"/>
    <w:rsid w:val="00CE1E53"/>
    <w:rsid w:val="00CE2EBB"/>
    <w:rsid w:val="00CF6922"/>
    <w:rsid w:val="00D02622"/>
    <w:rsid w:val="00D102DF"/>
    <w:rsid w:val="00D110BA"/>
    <w:rsid w:val="00D16C0D"/>
    <w:rsid w:val="00D22BD8"/>
    <w:rsid w:val="00D26091"/>
    <w:rsid w:val="00D27961"/>
    <w:rsid w:val="00D353C7"/>
    <w:rsid w:val="00D45EA4"/>
    <w:rsid w:val="00D467A2"/>
    <w:rsid w:val="00D57EDB"/>
    <w:rsid w:val="00D65D08"/>
    <w:rsid w:val="00D761D6"/>
    <w:rsid w:val="00D772B9"/>
    <w:rsid w:val="00D92CB2"/>
    <w:rsid w:val="00D9698E"/>
    <w:rsid w:val="00DA0530"/>
    <w:rsid w:val="00DA0684"/>
    <w:rsid w:val="00DA1B6B"/>
    <w:rsid w:val="00DA4ACD"/>
    <w:rsid w:val="00DA5905"/>
    <w:rsid w:val="00DB1C87"/>
    <w:rsid w:val="00DB78F7"/>
    <w:rsid w:val="00DC429F"/>
    <w:rsid w:val="00DC645B"/>
    <w:rsid w:val="00DC6F59"/>
    <w:rsid w:val="00DD79BB"/>
    <w:rsid w:val="00DF2E22"/>
    <w:rsid w:val="00E01F7D"/>
    <w:rsid w:val="00E26852"/>
    <w:rsid w:val="00E30FC0"/>
    <w:rsid w:val="00E34839"/>
    <w:rsid w:val="00E34E43"/>
    <w:rsid w:val="00E35E59"/>
    <w:rsid w:val="00E406A7"/>
    <w:rsid w:val="00E4244E"/>
    <w:rsid w:val="00E4630C"/>
    <w:rsid w:val="00E66092"/>
    <w:rsid w:val="00E6780D"/>
    <w:rsid w:val="00E80272"/>
    <w:rsid w:val="00E85288"/>
    <w:rsid w:val="00E87CEF"/>
    <w:rsid w:val="00EA19EF"/>
    <w:rsid w:val="00EA47BD"/>
    <w:rsid w:val="00EB0C23"/>
    <w:rsid w:val="00EB2582"/>
    <w:rsid w:val="00EB799C"/>
    <w:rsid w:val="00EC3993"/>
    <w:rsid w:val="00EC4B7F"/>
    <w:rsid w:val="00EC62AD"/>
    <w:rsid w:val="00ED02DE"/>
    <w:rsid w:val="00ED2561"/>
    <w:rsid w:val="00ED2D04"/>
    <w:rsid w:val="00ED539F"/>
    <w:rsid w:val="00ED651E"/>
    <w:rsid w:val="00EE060F"/>
    <w:rsid w:val="00EE551D"/>
    <w:rsid w:val="00EF257B"/>
    <w:rsid w:val="00EF5D89"/>
    <w:rsid w:val="00EF6BA7"/>
    <w:rsid w:val="00F11145"/>
    <w:rsid w:val="00F114B3"/>
    <w:rsid w:val="00F13F59"/>
    <w:rsid w:val="00F1561B"/>
    <w:rsid w:val="00F36FB3"/>
    <w:rsid w:val="00F411BB"/>
    <w:rsid w:val="00F4303D"/>
    <w:rsid w:val="00F431C2"/>
    <w:rsid w:val="00F62F5D"/>
    <w:rsid w:val="00F6365D"/>
    <w:rsid w:val="00F66462"/>
    <w:rsid w:val="00F67883"/>
    <w:rsid w:val="00F679D5"/>
    <w:rsid w:val="00F82AF4"/>
    <w:rsid w:val="00F8331C"/>
    <w:rsid w:val="00F86B71"/>
    <w:rsid w:val="00F873CB"/>
    <w:rsid w:val="00FA6956"/>
    <w:rsid w:val="00FA704D"/>
    <w:rsid w:val="00FB28DB"/>
    <w:rsid w:val="00FB44D1"/>
    <w:rsid w:val="00FC49B7"/>
    <w:rsid w:val="00FD0713"/>
    <w:rsid w:val="00FD299D"/>
    <w:rsid w:val="00FE162C"/>
    <w:rsid w:val="00FE1757"/>
    <w:rsid w:val="00FE4043"/>
    <w:rsid w:val="00FE598B"/>
    <w:rsid w:val="00FE5BE6"/>
    <w:rsid w:val="00FE5F68"/>
    <w:rsid w:val="00FF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0C9E6"/>
  <w15:docId w15:val="{03BF0D0A-AB9F-4163-8F79-D0E6EB560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46D"/>
    <w:pPr>
      <w:spacing w:after="200" w:line="276" w:lineRule="auto"/>
    </w:pPr>
    <w:rPr>
      <w:rFonts w:eastAsiaTheme="minorEastAsia"/>
      <w:lang w:eastAsia="en-PH"/>
    </w:rPr>
  </w:style>
  <w:style w:type="paragraph" w:styleId="Heading1">
    <w:name w:val="heading 1"/>
    <w:basedOn w:val="Normal"/>
    <w:next w:val="Normal"/>
    <w:link w:val="Heading1Char"/>
    <w:qFormat/>
    <w:rsid w:val="00587C2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87C24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83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3681"/>
  </w:style>
  <w:style w:type="paragraph" w:styleId="Footer">
    <w:name w:val="footer"/>
    <w:basedOn w:val="Normal"/>
    <w:link w:val="FooterChar"/>
    <w:uiPriority w:val="99"/>
    <w:unhideWhenUsed/>
    <w:rsid w:val="00683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681"/>
  </w:style>
  <w:style w:type="character" w:styleId="Hyperlink">
    <w:name w:val="Hyperlink"/>
    <w:basedOn w:val="DefaultParagraphFont"/>
    <w:uiPriority w:val="99"/>
    <w:unhideWhenUsed/>
    <w:rsid w:val="00BB2A5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0B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D3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380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441CB"/>
    <w:pPr>
      <w:spacing w:after="0" w:line="240" w:lineRule="auto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587C24"/>
    <w:rPr>
      <w:rFonts w:ascii="Arial" w:eastAsia="Times New Roman" w:hAnsi="Arial" w:cs="Times New Roman"/>
      <w:b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587C24"/>
    <w:rPr>
      <w:rFonts w:ascii="Arial" w:eastAsia="Times New Roman" w:hAnsi="Arial" w:cs="Times New Roman"/>
      <w:b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587C24"/>
  </w:style>
  <w:style w:type="paragraph" w:styleId="BodyText">
    <w:name w:val="Body Text"/>
    <w:basedOn w:val="Normal"/>
    <w:link w:val="BodyTextChar"/>
    <w:unhideWhenUsed/>
    <w:rsid w:val="00587C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87C24"/>
    <w:rPr>
      <w:rFonts w:ascii="Times New Roman" w:eastAsia="Times New Roman" w:hAnsi="Times New Roman" w:cs="Times New Roman"/>
      <w:sz w:val="24"/>
      <w:szCs w:val="24"/>
      <w:lang w:eastAsia="en-PH"/>
    </w:rPr>
  </w:style>
  <w:style w:type="character" w:customStyle="1" w:styleId="c-txt">
    <w:name w:val="c-txt"/>
    <w:basedOn w:val="DefaultParagraphFont"/>
    <w:rsid w:val="00587C24"/>
  </w:style>
  <w:style w:type="character" w:styleId="Emphasis">
    <w:name w:val="Emphasis"/>
    <w:basedOn w:val="DefaultParagraphFont"/>
    <w:uiPriority w:val="20"/>
    <w:qFormat/>
    <w:rsid w:val="00587C24"/>
    <w:rPr>
      <w:i/>
      <w:iCs/>
    </w:rPr>
  </w:style>
  <w:style w:type="paragraph" w:styleId="NormalWeb">
    <w:name w:val="Normal (Web)"/>
    <w:basedOn w:val="Normal"/>
    <w:uiPriority w:val="99"/>
    <w:unhideWhenUsed/>
    <w:rsid w:val="0024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A41AA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5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DepEd%20Region%20X%20Letter%20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DepEd Region X Letter Head.dotx</Template>
  <TotalTime>38</TotalTime>
  <Pages>2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</cp:lastModifiedBy>
  <cp:revision>17</cp:revision>
  <cp:lastPrinted>2022-04-05T09:42:00Z</cp:lastPrinted>
  <dcterms:created xsi:type="dcterms:W3CDTF">2023-01-06T07:49:00Z</dcterms:created>
  <dcterms:modified xsi:type="dcterms:W3CDTF">2023-01-19T03:52:00Z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c435a20bf58461b1594bd02b5af53d03c323787c250541eeacc3b6bb45d570dc</vt:lpwstr>
  </property>
</Properties>
</file>